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C7FD204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766817">
        <w:rPr>
          <w:b/>
          <w:i/>
          <w:sz w:val="28"/>
        </w:rPr>
        <w:t>5163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2712FE5" w:rsidR="001E41F3" w:rsidRPr="00EE399B" w:rsidRDefault="0076681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33AA7D" w:rsidR="001E41F3" w:rsidRPr="00EE399B" w:rsidRDefault="006C0B3B" w:rsidP="00547111">
            <w:pPr>
              <w:pStyle w:val="CRCoverPage"/>
              <w:spacing w:after="0"/>
            </w:pPr>
            <w:r w:rsidRPr="006C0B3B">
              <w:rPr>
                <w:b/>
                <w:sz w:val="28"/>
              </w:rPr>
              <w:t>0838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D86461" w:rsidR="001E41F3" w:rsidRPr="00EE399B" w:rsidRDefault="00803786">
            <w:pPr>
              <w:pStyle w:val="CRCoverPage"/>
              <w:spacing w:after="0"/>
              <w:jc w:val="center"/>
              <w:rPr>
                <w:sz w:val="28"/>
              </w:rPr>
            </w:pPr>
            <w:r w:rsidRPr="00803786"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1251BE" w:rsidR="001E41F3" w:rsidRPr="00EE399B" w:rsidRDefault="00750695">
            <w:pPr>
              <w:pStyle w:val="CRCoverPage"/>
              <w:spacing w:after="0"/>
              <w:ind w:left="100"/>
            </w:pPr>
            <w:r w:rsidRPr="00750695">
              <w:t>Correction of mandatory SMS message reference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001F965" w:rsidR="001E41F3" w:rsidRPr="00EE399B" w:rsidRDefault="006C0B3B">
            <w:pPr>
              <w:pStyle w:val="CRCoverPage"/>
              <w:spacing w:after="0"/>
              <w:ind w:left="100"/>
            </w:pPr>
            <w:r w:rsidRPr="006C0B3B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5832934" w:rsidR="001E41F3" w:rsidRPr="00EE399B" w:rsidRDefault="006C0B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96753D3" w:rsidR="001E41F3" w:rsidRPr="00EE399B" w:rsidRDefault="006C0B3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6383433" w:rsidR="00CF136C" w:rsidRPr="00EE399B" w:rsidRDefault="00CF136C" w:rsidP="00CF136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097153">
              <w:t>messageReference in SMSChargingInformation in the CHF CDR is mandatory</w:t>
            </w:r>
            <w:r>
              <w:t xml:space="preserve">, but in in TS 32.291 the corresponding parameter </w:t>
            </w:r>
            <w:r w:rsidRPr="00097153">
              <w:t xml:space="preserve">is </w:t>
            </w:r>
            <w:r w:rsidR="005F255C" w:rsidRPr="00097153">
              <w:t>opti</w:t>
            </w:r>
            <w:bookmarkStart w:id="2" w:name="_GoBack"/>
            <w:bookmarkEnd w:id="2"/>
            <w:r w:rsidR="005F255C" w:rsidRPr="00097153">
              <w:t>onal.</w:t>
            </w:r>
          </w:p>
        </w:tc>
      </w:tr>
      <w:tr w:rsidR="00CF136C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F136C" w:rsidRPr="00EE399B" w:rsidRDefault="00CF136C" w:rsidP="00CF13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F136C" w:rsidRPr="00EE399B" w:rsidRDefault="00CF136C" w:rsidP="00CF13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324F239" w:rsidR="00CF136C" w:rsidRPr="00EE399B" w:rsidRDefault="00CF136C" w:rsidP="00CF136C">
            <w:pPr>
              <w:pStyle w:val="CRCoverPage"/>
              <w:spacing w:after="0"/>
              <w:ind w:left="100"/>
            </w:pPr>
            <w:r>
              <w:t xml:space="preserve">Change the </w:t>
            </w:r>
            <w:r w:rsidRPr="00097153">
              <w:t>messageReference in SMSChargingInformation in the CHF CDR</w:t>
            </w:r>
            <w:r>
              <w:t xml:space="preserve"> to optional.</w:t>
            </w:r>
          </w:p>
        </w:tc>
      </w:tr>
      <w:tr w:rsidR="00CF136C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F136C" w:rsidRPr="00EE399B" w:rsidRDefault="00CF136C" w:rsidP="00CF13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F136C" w:rsidRPr="00EE399B" w:rsidRDefault="00CF136C" w:rsidP="00CF13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54607C0" w:rsidR="00CF136C" w:rsidRPr="00EE399B" w:rsidRDefault="00CF136C" w:rsidP="00CF136C">
            <w:pPr>
              <w:pStyle w:val="CRCoverPage"/>
              <w:spacing w:after="0"/>
              <w:ind w:left="100"/>
            </w:pPr>
            <w:r>
              <w:t xml:space="preserve">Having a mandatory parameter that cannot be mapped </w:t>
            </w:r>
            <w:r>
              <w:t>in all cases</w:t>
            </w:r>
            <w:r>
              <w:t xml:space="preserve">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764C77A" w:rsidR="001E41F3" w:rsidRPr="00EE399B" w:rsidRDefault="0075069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8FAFA7" w14:textId="77777777" w:rsidR="00627769" w:rsidRDefault="00627769" w:rsidP="00627769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</w:p>
    <w:p w14:paraId="3B5295E6" w14:textId="77777777" w:rsidR="00627769" w:rsidRPr="000A0DA1" w:rsidRDefault="00627769" w:rsidP="0062776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A4D78A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91BD38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B8DADFD" w14:textId="77777777" w:rsidR="00627769" w:rsidRDefault="00627769" w:rsidP="00627769">
      <w:pPr>
        <w:pStyle w:val="PL"/>
        <w:rPr>
          <w:noProof w:val="0"/>
        </w:rPr>
      </w:pPr>
    </w:p>
    <w:p w14:paraId="0558B09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BEGIN</w:t>
      </w:r>
    </w:p>
    <w:p w14:paraId="367C0127" w14:textId="77777777" w:rsidR="00627769" w:rsidRDefault="00627769" w:rsidP="00627769">
      <w:pPr>
        <w:pStyle w:val="PL"/>
        <w:rPr>
          <w:noProof w:val="0"/>
        </w:rPr>
      </w:pPr>
    </w:p>
    <w:p w14:paraId="4E44FCA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79D5115" w14:textId="77777777" w:rsidR="00627769" w:rsidRDefault="00627769" w:rsidP="00627769">
      <w:pPr>
        <w:pStyle w:val="PL"/>
        <w:rPr>
          <w:noProof w:val="0"/>
        </w:rPr>
      </w:pPr>
    </w:p>
    <w:p w14:paraId="793C783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FDD54F7" w14:textId="77777777" w:rsidR="00627769" w:rsidRDefault="00627769" w:rsidP="00627769">
      <w:pPr>
        <w:pStyle w:val="PL"/>
        <w:rPr>
          <w:noProof w:val="0"/>
        </w:rPr>
      </w:pPr>
    </w:p>
    <w:p w14:paraId="0911400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5D129A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437A37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587D8B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790AF8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4AAB4D9" w14:textId="77777777" w:rsidR="00627769" w:rsidRDefault="00627769" w:rsidP="00627769">
      <w:pPr>
        <w:pStyle w:val="PL"/>
        <w:rPr>
          <w:noProof w:val="0"/>
        </w:rPr>
      </w:pPr>
      <w:r>
        <w:t>EnhancedDiagnostics,</w:t>
      </w:r>
    </w:p>
    <w:p w14:paraId="43E8A466" w14:textId="77777777" w:rsidR="00627769" w:rsidRDefault="00627769" w:rsidP="00627769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EF7C66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1283461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124D70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D5A90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54E80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2568CA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2D5E549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6DFAC47" w14:textId="77777777" w:rsidR="00627769" w:rsidRDefault="00627769" w:rsidP="00627769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1DE0D299" w14:textId="77777777" w:rsidR="00627769" w:rsidRPr="00761002" w:rsidRDefault="00627769" w:rsidP="0062776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4FBF0E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055A60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50CF721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4159FA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3F3DDB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D8DF8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3A86B8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D6AC6A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453451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698E5014" w14:textId="77777777" w:rsidR="00627769" w:rsidRDefault="00627769" w:rsidP="00627769">
      <w:pPr>
        <w:pStyle w:val="PL"/>
        <w:rPr>
          <w:noProof w:val="0"/>
        </w:rPr>
      </w:pPr>
    </w:p>
    <w:p w14:paraId="13A30F7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195404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5CF4A19" w14:textId="77777777" w:rsidR="00627769" w:rsidRDefault="00627769" w:rsidP="00627769">
      <w:pPr>
        <w:pStyle w:val="PL"/>
        <w:rPr>
          <w:noProof w:val="0"/>
        </w:rPr>
      </w:pPr>
    </w:p>
    <w:p w14:paraId="7C5A490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2EB0178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483D0F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FF55B2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2B7519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DC301C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D28E26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48337F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9075D7D" w14:textId="77777777" w:rsidR="00627769" w:rsidRDefault="00627769" w:rsidP="00627769">
      <w:pPr>
        <w:pStyle w:val="PL"/>
        <w:rPr>
          <w:noProof w:val="0"/>
        </w:rPr>
      </w:pPr>
    </w:p>
    <w:p w14:paraId="5A9A855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4FB0B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DF1B80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D2E9CC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041077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9C70D4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4565D53" w14:textId="77777777" w:rsidR="00627769" w:rsidRDefault="00627769" w:rsidP="00627769">
      <w:pPr>
        <w:pStyle w:val="PL"/>
        <w:rPr>
          <w:noProof w:val="0"/>
        </w:rPr>
      </w:pPr>
    </w:p>
    <w:p w14:paraId="604719E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2B8E0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780A3F" w14:textId="77777777" w:rsidR="00627769" w:rsidRDefault="00627769" w:rsidP="00627769">
      <w:pPr>
        <w:pStyle w:val="PL"/>
        <w:rPr>
          <w:noProof w:val="0"/>
        </w:rPr>
      </w:pPr>
    </w:p>
    <w:p w14:paraId="7D2DDD36" w14:textId="77777777" w:rsidR="00627769" w:rsidRDefault="00627769" w:rsidP="00627769">
      <w:pPr>
        <w:pStyle w:val="PL"/>
        <w:rPr>
          <w:noProof w:val="0"/>
        </w:rPr>
      </w:pPr>
    </w:p>
    <w:p w14:paraId="638C68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;</w:t>
      </w:r>
    </w:p>
    <w:p w14:paraId="1C7F1D9F" w14:textId="77777777" w:rsidR="00627769" w:rsidRDefault="00627769" w:rsidP="00627769">
      <w:pPr>
        <w:pStyle w:val="PL"/>
        <w:rPr>
          <w:noProof w:val="0"/>
        </w:rPr>
      </w:pPr>
    </w:p>
    <w:p w14:paraId="53A0312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4389AD0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3C0EBC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B21BDCE" w14:textId="77777777" w:rsidR="00627769" w:rsidRDefault="00627769" w:rsidP="00627769">
      <w:pPr>
        <w:pStyle w:val="PL"/>
        <w:rPr>
          <w:noProof w:val="0"/>
        </w:rPr>
      </w:pPr>
    </w:p>
    <w:p w14:paraId="087B6E7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024A858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FF271B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1302B27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9843B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0E9463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036FEC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8D9C402" w14:textId="77777777" w:rsidR="00627769" w:rsidRDefault="00627769" w:rsidP="00627769">
      <w:pPr>
        <w:pStyle w:val="PL"/>
        <w:rPr>
          <w:noProof w:val="0"/>
        </w:rPr>
      </w:pPr>
    </w:p>
    <w:p w14:paraId="154149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04B85B5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F940E3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DF21B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C0323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F72BE3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FF78DC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7080B8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AAEFEE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675BAF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3D9331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2EF763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797E8E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9CE27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4CB6E1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6B4A6A7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0E39E2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73794F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A5B7EB0" w14:textId="77777777" w:rsidR="00627769" w:rsidRDefault="00627769" w:rsidP="00627769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7317D211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3E2D5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032F9D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EA696E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7F6E1F1" w14:textId="77777777" w:rsidR="00627769" w:rsidRPr="00802878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5546E132" w14:textId="77777777" w:rsidR="00627769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B3A24B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0A03DE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E72A4B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F253733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61C38700" w14:textId="77777777" w:rsidR="00627769" w:rsidRDefault="00627769" w:rsidP="00627769">
      <w:pPr>
        <w:pStyle w:val="PL"/>
        <w:rPr>
          <w:noProof w:val="0"/>
        </w:rPr>
      </w:pPr>
    </w:p>
    <w:p w14:paraId="251F054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21A85C8" w14:textId="77777777" w:rsidR="00627769" w:rsidRDefault="00627769" w:rsidP="00627769">
      <w:pPr>
        <w:pStyle w:val="PL"/>
        <w:rPr>
          <w:noProof w:val="0"/>
        </w:rPr>
      </w:pPr>
    </w:p>
    <w:p w14:paraId="3E8B0F5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7D85398" w14:textId="77777777" w:rsidR="00627769" w:rsidRDefault="00627769" w:rsidP="00627769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10BEA0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11CDE8A" w14:textId="77777777" w:rsidR="00627769" w:rsidRDefault="00627769" w:rsidP="00627769">
      <w:pPr>
        <w:pStyle w:val="PL"/>
        <w:rPr>
          <w:noProof w:val="0"/>
        </w:rPr>
      </w:pPr>
    </w:p>
    <w:p w14:paraId="4B92141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E1AC7B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46DD19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40D5FB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01E10F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C7D24D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7FA97B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39BBC0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889ED6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4E65687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2365E4E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70BC19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90FB7B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B07E83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964155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F938D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AA8AB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3C5C12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48FCA5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B53196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E02EA3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0E06A2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C54D45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D62478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E5FA61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672BCB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ABE4020" w14:textId="77777777" w:rsidR="00627769" w:rsidRDefault="00627769" w:rsidP="0062776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FAED356" w14:textId="77777777" w:rsidR="00627769" w:rsidRDefault="00627769" w:rsidP="0062776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0EE3733" w14:textId="77777777" w:rsidR="00627769" w:rsidRDefault="00627769" w:rsidP="0062776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DC878C5" w14:textId="77777777" w:rsidR="00627769" w:rsidRDefault="00627769" w:rsidP="0062776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ECDDD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1AC4EE8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00088D1" w14:textId="77777777" w:rsidR="00627769" w:rsidRDefault="00627769" w:rsidP="00627769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F8D7B7C" w14:textId="77777777" w:rsidR="00627769" w:rsidRPr="0009176B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71C741C6" w14:textId="77777777" w:rsidR="00627769" w:rsidRPr="0009176B" w:rsidRDefault="00627769" w:rsidP="0062776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9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0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04334158" w14:textId="77777777" w:rsidR="00627769" w:rsidRDefault="00627769" w:rsidP="00627769">
      <w:pPr>
        <w:pStyle w:val="PL"/>
        <w:rPr>
          <w:noProof w:val="0"/>
        </w:rPr>
      </w:pPr>
    </w:p>
    <w:p w14:paraId="3D5E7C8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CDCEDCF" w14:textId="77777777" w:rsidR="00627769" w:rsidRDefault="00627769" w:rsidP="00627769">
      <w:pPr>
        <w:pStyle w:val="PL"/>
        <w:rPr>
          <w:noProof w:val="0"/>
        </w:rPr>
      </w:pPr>
    </w:p>
    <w:p w14:paraId="729C0E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7D4835B" w14:textId="77777777" w:rsidR="00627769" w:rsidRDefault="00627769" w:rsidP="00627769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EC02A86" w14:textId="77777777" w:rsidR="00627769" w:rsidRDefault="00627769" w:rsidP="00627769">
      <w:pPr>
        <w:pStyle w:val="PL"/>
        <w:rPr>
          <w:noProof w:val="0"/>
        </w:rPr>
      </w:pPr>
    </w:p>
    <w:p w14:paraId="0D2C492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6FFE570" w14:textId="77777777" w:rsidR="00627769" w:rsidRDefault="00627769" w:rsidP="00627769">
      <w:pPr>
        <w:pStyle w:val="PL"/>
        <w:rPr>
          <w:noProof w:val="0"/>
        </w:rPr>
      </w:pPr>
    </w:p>
    <w:p w14:paraId="5211EC5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4A429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8C7F66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A455C2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1EC688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572FDA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778C342" w14:textId="77777777" w:rsidR="00627769" w:rsidRDefault="00627769" w:rsidP="00627769">
      <w:pPr>
        <w:pStyle w:val="PL"/>
        <w:rPr>
          <w:noProof w:val="0"/>
        </w:rPr>
      </w:pPr>
    </w:p>
    <w:p w14:paraId="7EE79689" w14:textId="77777777" w:rsidR="00627769" w:rsidRDefault="00627769" w:rsidP="00627769">
      <w:pPr>
        <w:pStyle w:val="PL"/>
        <w:rPr>
          <w:noProof w:val="0"/>
        </w:rPr>
      </w:pPr>
    </w:p>
    <w:p w14:paraId="158704A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7C93587" w14:textId="77777777" w:rsidR="00627769" w:rsidRDefault="00627769" w:rsidP="00627769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D17803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99EA7B5" w14:textId="77777777" w:rsidR="00627769" w:rsidRDefault="00627769" w:rsidP="00627769">
      <w:pPr>
        <w:pStyle w:val="PL"/>
        <w:rPr>
          <w:noProof w:val="0"/>
        </w:rPr>
      </w:pPr>
    </w:p>
    <w:p w14:paraId="2694899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B705B7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071179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DA2699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3AB8F9F4" w14:textId="77777777" w:rsidR="00627769" w:rsidRDefault="00627769" w:rsidP="0062776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559DF6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3DC637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8E1698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A9B60C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DD67D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9E4CAE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94954D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D4984A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8735A8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C65C98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7F15F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E36CE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CD52A0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8BA98D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986BE26" w14:textId="77777777" w:rsidR="00627769" w:rsidRDefault="00627769" w:rsidP="0062776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13995F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93BF11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4B9DB61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C5F279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97E64CE" w14:textId="0327E93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ins w:id="11" w:author="Ericsson User v0" w:date="2020-10-02T13:50:00Z">
        <w:r w:rsidR="005425EB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30EE1F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A37BA3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6EEA26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BD7F5AD" w14:textId="77777777" w:rsidR="00627769" w:rsidRDefault="00627769" w:rsidP="0062776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6F8952F" w14:textId="77777777" w:rsidR="00627769" w:rsidRDefault="00627769" w:rsidP="00627769">
      <w:pPr>
        <w:pStyle w:val="PL"/>
        <w:rPr>
          <w:noProof w:val="0"/>
        </w:rPr>
      </w:pPr>
    </w:p>
    <w:p w14:paraId="398013C7" w14:textId="77777777" w:rsidR="00627769" w:rsidRDefault="00627769" w:rsidP="00627769">
      <w:pPr>
        <w:pStyle w:val="PL"/>
        <w:rPr>
          <w:noProof w:val="0"/>
        </w:rPr>
      </w:pPr>
    </w:p>
    <w:p w14:paraId="01837B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2C2F7960" w14:textId="77777777" w:rsidR="00627769" w:rsidRDefault="00627769" w:rsidP="00627769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4501EA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0B5F782" w14:textId="77777777" w:rsidR="00627769" w:rsidRDefault="00627769" w:rsidP="00627769">
      <w:pPr>
        <w:pStyle w:val="PL"/>
        <w:rPr>
          <w:noProof w:val="0"/>
        </w:rPr>
      </w:pPr>
    </w:p>
    <w:p w14:paraId="5FE4DC7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69EB16E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AD9F90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7325C7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02128852" w14:textId="77777777" w:rsidR="00627769" w:rsidRDefault="00627769" w:rsidP="0062776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C0456A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D7D2C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624B19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8BDB6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11926A4" w14:textId="77777777" w:rsidR="00627769" w:rsidRDefault="00627769" w:rsidP="0062776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EC2649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6A85AE03" w14:textId="77777777" w:rsidR="00627769" w:rsidRDefault="00627769" w:rsidP="00627769">
      <w:pPr>
        <w:pStyle w:val="PL"/>
        <w:rPr>
          <w:noProof w:val="0"/>
        </w:rPr>
      </w:pPr>
    </w:p>
    <w:p w14:paraId="25718DB8" w14:textId="77777777" w:rsidR="00627769" w:rsidRPr="00847269" w:rsidRDefault="00627769" w:rsidP="00627769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056A383" w14:textId="77777777" w:rsidR="00627769" w:rsidRPr="00676AE0" w:rsidRDefault="00627769" w:rsidP="00627769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6CB9FFF" w14:textId="77777777" w:rsidR="00627769" w:rsidRPr="00847269" w:rsidRDefault="00627769" w:rsidP="00627769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CC5D773" w14:textId="77777777" w:rsidR="00627769" w:rsidRDefault="00627769" w:rsidP="00627769">
      <w:pPr>
        <w:pStyle w:val="PL"/>
        <w:rPr>
          <w:noProof w:val="0"/>
        </w:rPr>
      </w:pPr>
    </w:p>
    <w:p w14:paraId="3CE71A23" w14:textId="77777777" w:rsidR="00627769" w:rsidRDefault="00627769" w:rsidP="00627769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8E295D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79C47B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4178A1D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E62EF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A5975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3ABF9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5789476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8865C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595433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A3FE7C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70AC690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1453A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7ECE86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69C271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F943A0E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483F45E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42865A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2428FA1F" w14:textId="77777777" w:rsidR="00627769" w:rsidRDefault="00627769" w:rsidP="00627769">
      <w:pPr>
        <w:pStyle w:val="PL"/>
        <w:rPr>
          <w:noProof w:val="0"/>
        </w:rPr>
      </w:pPr>
    </w:p>
    <w:p w14:paraId="53103F6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15DC2A4" w14:textId="77777777" w:rsidR="00627769" w:rsidRDefault="00627769" w:rsidP="00627769">
      <w:pPr>
        <w:pStyle w:val="PL"/>
        <w:rPr>
          <w:noProof w:val="0"/>
        </w:rPr>
      </w:pPr>
    </w:p>
    <w:p w14:paraId="7500CE17" w14:textId="77777777" w:rsidR="00627769" w:rsidRDefault="00627769" w:rsidP="00627769">
      <w:pPr>
        <w:pStyle w:val="PL"/>
        <w:rPr>
          <w:noProof w:val="0"/>
        </w:rPr>
      </w:pPr>
    </w:p>
    <w:p w14:paraId="3AEF3141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416FD8" w14:textId="77777777" w:rsidR="00627769" w:rsidRDefault="00627769" w:rsidP="00627769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A6C7428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DB0EF55" w14:textId="77777777" w:rsidR="00627769" w:rsidRDefault="00627769" w:rsidP="00627769">
      <w:pPr>
        <w:pStyle w:val="PL"/>
        <w:rPr>
          <w:noProof w:val="0"/>
        </w:rPr>
      </w:pPr>
    </w:p>
    <w:p w14:paraId="37DA70B0" w14:textId="77777777" w:rsidR="00627769" w:rsidRDefault="00627769" w:rsidP="00627769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5221DD7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83ADE2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56A2F0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59BE3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86C228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775137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178C38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0F2D3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EB0BEB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D9144E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90D244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835101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6B6C52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CB5521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1BF52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299CCF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158DEBE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9661603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4C674CA7" w14:textId="77777777" w:rsidR="00627769" w:rsidRDefault="00627769" w:rsidP="00627769">
      <w:pPr>
        <w:pStyle w:val="PL"/>
        <w:rPr>
          <w:noProof w:val="0"/>
        </w:rPr>
      </w:pPr>
    </w:p>
    <w:p w14:paraId="31F47B2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B259B3B" w14:textId="77777777" w:rsidR="00627769" w:rsidRPr="009F5A10" w:rsidRDefault="00627769" w:rsidP="00627769">
      <w:pPr>
        <w:pStyle w:val="PL"/>
        <w:spacing w:line="0" w:lineRule="atLeast"/>
        <w:rPr>
          <w:noProof w:val="0"/>
          <w:snapToGrid w:val="0"/>
        </w:rPr>
      </w:pPr>
    </w:p>
    <w:p w14:paraId="3CC0D6EA" w14:textId="77777777" w:rsidR="00627769" w:rsidRDefault="00627769" w:rsidP="00627769">
      <w:pPr>
        <w:pStyle w:val="PL"/>
        <w:rPr>
          <w:noProof w:val="0"/>
        </w:rPr>
      </w:pPr>
    </w:p>
    <w:p w14:paraId="4D01967D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0F71E30" w14:textId="77777777" w:rsidR="00627769" w:rsidRDefault="00627769" w:rsidP="00627769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34DFD0B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1F14E29" w14:textId="77777777" w:rsidR="00627769" w:rsidRDefault="00627769" w:rsidP="00627769">
      <w:pPr>
        <w:pStyle w:val="PL"/>
        <w:rPr>
          <w:noProof w:val="0"/>
        </w:rPr>
      </w:pPr>
    </w:p>
    <w:p w14:paraId="31505975" w14:textId="77777777" w:rsidR="00627769" w:rsidRDefault="00627769" w:rsidP="00627769">
      <w:pPr>
        <w:pStyle w:val="PL"/>
        <w:rPr>
          <w:noProof w:val="0"/>
        </w:rPr>
      </w:pPr>
    </w:p>
    <w:p w14:paraId="728499D2" w14:textId="77777777" w:rsidR="00627769" w:rsidRDefault="00627769" w:rsidP="00627769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40DEF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5AD80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6C16206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7E6EE2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14B58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28B92D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F8DA5D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81EF6A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6E83EB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6BA4C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34127439" w14:textId="77777777" w:rsidR="00627769" w:rsidRPr="000637CA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43016FE5" w14:textId="77777777" w:rsidR="00627769" w:rsidRPr="000637CA" w:rsidRDefault="00627769" w:rsidP="00627769">
      <w:pPr>
        <w:pStyle w:val="PL"/>
        <w:rPr>
          <w:noProof w:val="0"/>
        </w:rPr>
      </w:pPr>
    </w:p>
    <w:p w14:paraId="292E7F15" w14:textId="77777777" w:rsidR="00627769" w:rsidRPr="0009176B" w:rsidRDefault="00627769" w:rsidP="00627769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77CE08C4" w14:textId="77777777" w:rsidR="00627769" w:rsidRPr="0009176B" w:rsidRDefault="00627769" w:rsidP="00627769">
      <w:pPr>
        <w:pStyle w:val="PL"/>
        <w:rPr>
          <w:noProof w:val="0"/>
          <w:lang w:val="en-US"/>
        </w:rPr>
      </w:pPr>
    </w:p>
    <w:p w14:paraId="363333A0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5054AB" w14:textId="77777777" w:rsidR="00627769" w:rsidRDefault="00627769" w:rsidP="00627769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55CD1244" w14:textId="77777777" w:rsidR="00627769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74294FE" w14:textId="77777777" w:rsidR="00627769" w:rsidRDefault="00627769" w:rsidP="00627769">
      <w:pPr>
        <w:pStyle w:val="PL"/>
        <w:rPr>
          <w:noProof w:val="0"/>
        </w:rPr>
      </w:pPr>
    </w:p>
    <w:p w14:paraId="105AA965" w14:textId="77777777" w:rsidR="00627769" w:rsidRDefault="00627769" w:rsidP="00627769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121485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4E19B8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E188D6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EF52ABD" w14:textId="77777777" w:rsidR="00627769" w:rsidRPr="000637CA" w:rsidRDefault="00627769" w:rsidP="00627769">
      <w:pPr>
        <w:pStyle w:val="PL"/>
        <w:rPr>
          <w:noProof w:val="0"/>
          <w:lang w:val="fr-FR"/>
        </w:rPr>
      </w:pPr>
    </w:p>
    <w:p w14:paraId="7E7586B3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7DBD6C65" w14:textId="77777777" w:rsidR="00627769" w:rsidRDefault="00627769" w:rsidP="00627769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66F46A22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998758A" w14:textId="77777777" w:rsidR="00627769" w:rsidRPr="000637CA" w:rsidRDefault="00627769" w:rsidP="00627769">
      <w:pPr>
        <w:pStyle w:val="PL"/>
        <w:rPr>
          <w:noProof w:val="0"/>
          <w:lang w:val="fr-FR"/>
        </w:rPr>
      </w:pPr>
    </w:p>
    <w:p w14:paraId="78E20B24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12D26662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CAE6C49" w14:textId="77777777" w:rsidR="00627769" w:rsidRDefault="00627769" w:rsidP="00627769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A7CE637" w14:textId="77777777" w:rsidR="00627769" w:rsidRPr="00161681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498A09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E5504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E87D4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BEC9A8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2EF0495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33964F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BE34EF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A584D0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688F67A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08812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F4B4D8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66EA847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DE9BC0D" w14:textId="77777777" w:rsidR="00627769" w:rsidRDefault="00627769" w:rsidP="00627769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AE0163E" w14:textId="77777777" w:rsidR="00627769" w:rsidRDefault="00627769" w:rsidP="00627769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1C201F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AD35354" w14:textId="77777777" w:rsidR="00627769" w:rsidRDefault="00627769" w:rsidP="00627769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08308021" w14:textId="77777777" w:rsidR="00627769" w:rsidRDefault="00627769" w:rsidP="00627769">
      <w:pPr>
        <w:pStyle w:val="PL"/>
        <w:rPr>
          <w:noProof w:val="0"/>
        </w:rPr>
      </w:pPr>
    </w:p>
    <w:p w14:paraId="47B037D2" w14:textId="77777777" w:rsidR="00627769" w:rsidRPr="007D36FE" w:rsidRDefault="00627769" w:rsidP="00627769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4E5A5838" w14:textId="77777777" w:rsidR="00627769" w:rsidRPr="007F2035" w:rsidRDefault="00627769" w:rsidP="00627769">
      <w:pPr>
        <w:pStyle w:val="PL"/>
        <w:rPr>
          <w:noProof w:val="0"/>
          <w:lang w:val="en-US"/>
        </w:rPr>
      </w:pPr>
    </w:p>
    <w:p w14:paraId="7AF72984" w14:textId="77777777" w:rsidR="00627769" w:rsidRPr="008E7E46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700B099" w14:textId="77777777" w:rsidR="00627769" w:rsidRDefault="00627769" w:rsidP="00627769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7083E354" w14:textId="77777777" w:rsidR="00627769" w:rsidRDefault="00627769" w:rsidP="00627769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EB4F03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4E6F908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909114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5BE93A31" w14:textId="77777777" w:rsidR="00627769" w:rsidRPr="008E7E46" w:rsidRDefault="00627769" w:rsidP="00627769">
      <w:pPr>
        <w:pStyle w:val="PL"/>
        <w:rPr>
          <w:noProof w:val="0"/>
        </w:rPr>
      </w:pPr>
    </w:p>
    <w:p w14:paraId="1D6A62BD" w14:textId="77777777" w:rsidR="00627769" w:rsidRDefault="00627769" w:rsidP="00627769">
      <w:pPr>
        <w:pStyle w:val="PL"/>
        <w:rPr>
          <w:noProof w:val="0"/>
        </w:rPr>
      </w:pPr>
    </w:p>
    <w:p w14:paraId="155AA695" w14:textId="77777777" w:rsidR="00627769" w:rsidRDefault="00627769" w:rsidP="00627769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1B5654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6FAB1F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4A89A5B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DA77A0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D00635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52F0A8F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58E34A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B87350C" w14:textId="77777777" w:rsidR="00627769" w:rsidRDefault="00627769" w:rsidP="00627769">
      <w:pPr>
        <w:pStyle w:val="PL"/>
        <w:rPr>
          <w:noProof w:val="0"/>
        </w:rPr>
      </w:pPr>
    </w:p>
    <w:p w14:paraId="3D0AFEBA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69DAF8AA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0827C75" w14:textId="77777777" w:rsidR="00627769" w:rsidRDefault="00627769" w:rsidP="00627769">
      <w:pPr>
        <w:pStyle w:val="PL"/>
        <w:rPr>
          <w:noProof w:val="0"/>
        </w:rPr>
      </w:pPr>
    </w:p>
    <w:p w14:paraId="78ED6127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45B50E67" w14:textId="77777777" w:rsidR="00627769" w:rsidRPr="0009176B" w:rsidRDefault="00627769" w:rsidP="00627769">
      <w:pPr>
        <w:pStyle w:val="PL"/>
        <w:rPr>
          <w:noProof w:val="0"/>
          <w:lang w:val="fr-FR"/>
        </w:rPr>
      </w:pPr>
    </w:p>
    <w:p w14:paraId="4DF65B5C" w14:textId="77777777" w:rsidR="00627769" w:rsidRPr="0009176B" w:rsidRDefault="00627769" w:rsidP="00627769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7F1BBF5F" w14:textId="77777777" w:rsidR="00627769" w:rsidRPr="0009176B" w:rsidRDefault="00627769" w:rsidP="00627769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66898F61" w14:textId="77777777" w:rsidR="00627769" w:rsidRPr="0009176B" w:rsidRDefault="00627769" w:rsidP="00627769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4E5D6C" w14:textId="77777777" w:rsidR="00627769" w:rsidRPr="0009176B" w:rsidRDefault="00627769" w:rsidP="00627769">
      <w:pPr>
        <w:pStyle w:val="PL"/>
        <w:rPr>
          <w:noProof w:val="0"/>
          <w:lang w:val="fr-FR"/>
        </w:rPr>
      </w:pPr>
    </w:p>
    <w:p w14:paraId="4762C243" w14:textId="77777777" w:rsidR="00627769" w:rsidRPr="0009176B" w:rsidRDefault="00627769" w:rsidP="00627769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2C36FDD" w14:textId="77777777" w:rsidR="00627769" w:rsidRPr="0009176B" w:rsidRDefault="00627769" w:rsidP="00627769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EA73DDD" w14:textId="77777777" w:rsidR="00627769" w:rsidRDefault="00627769" w:rsidP="00627769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0FD133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7D5F25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BF3F5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4ED9B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A73BF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58042C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48E7B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921C1D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F1531C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B22E09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40E665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77899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8994C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C16062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3F7F40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A5A21F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2ED5BDA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58D956A1" w14:textId="77777777" w:rsidR="00627769" w:rsidRDefault="00627769" w:rsidP="00627769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4DD49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861A22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497C17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CE5A448" w14:textId="77777777" w:rsidR="00627769" w:rsidRDefault="00627769" w:rsidP="00627769">
      <w:pPr>
        <w:pStyle w:val="PL"/>
        <w:rPr>
          <w:noProof w:val="0"/>
        </w:rPr>
      </w:pPr>
    </w:p>
    <w:p w14:paraId="50DC44E2" w14:textId="77777777" w:rsidR="00627769" w:rsidRDefault="00627769" w:rsidP="00627769">
      <w:pPr>
        <w:pStyle w:val="PL"/>
        <w:rPr>
          <w:noProof w:val="0"/>
        </w:rPr>
      </w:pPr>
    </w:p>
    <w:p w14:paraId="2D4B6D1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1A3EC48" w14:textId="77777777" w:rsidR="00627769" w:rsidRDefault="00627769" w:rsidP="00627769">
      <w:pPr>
        <w:pStyle w:val="PL"/>
        <w:rPr>
          <w:noProof w:val="0"/>
        </w:rPr>
      </w:pPr>
    </w:p>
    <w:p w14:paraId="48AC6E7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A16525A" w14:textId="77777777" w:rsidR="00627769" w:rsidRDefault="00627769" w:rsidP="00627769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56203F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C3FCA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50A519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EDA890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C775F6" w14:textId="77777777" w:rsidR="00627769" w:rsidRDefault="00627769" w:rsidP="00627769">
      <w:pPr>
        <w:pStyle w:val="PL"/>
        <w:rPr>
          <w:noProof w:val="0"/>
        </w:rPr>
      </w:pPr>
    </w:p>
    <w:p w14:paraId="6F051C7B" w14:textId="77777777" w:rsidR="00627769" w:rsidRDefault="00627769" w:rsidP="00627769">
      <w:pPr>
        <w:pStyle w:val="PL"/>
        <w:rPr>
          <w:noProof w:val="0"/>
        </w:rPr>
      </w:pPr>
    </w:p>
    <w:p w14:paraId="32228AC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232C3F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2093D19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1DD3E9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B6F66D" w14:textId="77777777" w:rsidR="00627769" w:rsidRDefault="00627769" w:rsidP="00627769">
      <w:pPr>
        <w:pStyle w:val="PL"/>
        <w:rPr>
          <w:noProof w:val="0"/>
        </w:rPr>
      </w:pPr>
    </w:p>
    <w:p w14:paraId="2918B00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326D7B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42D432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776A65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DD8D3E3" w14:textId="77777777" w:rsidR="00627769" w:rsidRDefault="00627769" w:rsidP="00627769">
      <w:pPr>
        <w:pStyle w:val="PL"/>
      </w:pPr>
      <w:r>
        <w:tab/>
        <w:t>sHUTTINGDOWN (2)</w:t>
      </w:r>
    </w:p>
    <w:p w14:paraId="32459BB5" w14:textId="77777777" w:rsidR="00627769" w:rsidRDefault="00627769" w:rsidP="00627769">
      <w:pPr>
        <w:pStyle w:val="PL"/>
        <w:rPr>
          <w:noProof w:val="0"/>
        </w:rPr>
      </w:pPr>
    </w:p>
    <w:p w14:paraId="33734C7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94A3A2A" w14:textId="77777777" w:rsidR="00627769" w:rsidRDefault="00627769" w:rsidP="00627769">
      <w:pPr>
        <w:pStyle w:val="PL"/>
        <w:rPr>
          <w:noProof w:val="0"/>
        </w:rPr>
      </w:pPr>
    </w:p>
    <w:p w14:paraId="5FA64688" w14:textId="77777777" w:rsidR="00627769" w:rsidRPr="00783F45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8ECB11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B5379F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7B60D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3FA746" w14:textId="77777777" w:rsidR="00627769" w:rsidRDefault="00627769" w:rsidP="00627769">
      <w:pPr>
        <w:pStyle w:val="PL"/>
        <w:rPr>
          <w:noProof w:val="0"/>
        </w:rPr>
      </w:pPr>
    </w:p>
    <w:p w14:paraId="0900E99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30F2D4A" w14:textId="77777777" w:rsidR="00627769" w:rsidRDefault="00627769" w:rsidP="00627769">
      <w:pPr>
        <w:pStyle w:val="PL"/>
        <w:rPr>
          <w:noProof w:val="0"/>
        </w:rPr>
      </w:pPr>
    </w:p>
    <w:p w14:paraId="78493005" w14:textId="77777777" w:rsidR="00627769" w:rsidRDefault="00627769" w:rsidP="00627769">
      <w:pPr>
        <w:pStyle w:val="PL"/>
        <w:rPr>
          <w:noProof w:val="0"/>
        </w:rPr>
      </w:pPr>
    </w:p>
    <w:p w14:paraId="2AC41C3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07C3AA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8E236F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9635A9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3979AB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A163C7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21B4621" w14:textId="77777777" w:rsidR="00627769" w:rsidRDefault="00627769" w:rsidP="00627769">
      <w:pPr>
        <w:pStyle w:val="PL"/>
        <w:rPr>
          <w:noProof w:val="0"/>
        </w:rPr>
      </w:pPr>
    </w:p>
    <w:p w14:paraId="6B5E14B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134E6BB6" w14:textId="77777777" w:rsidR="00627769" w:rsidRDefault="00627769" w:rsidP="00627769">
      <w:pPr>
        <w:pStyle w:val="PL"/>
      </w:pPr>
      <w:r>
        <w:rPr>
          <w:noProof w:val="0"/>
        </w:rPr>
        <w:t>-- See subclause 2.10.1 of 3GPP TS 23.003 [7] for encoding.</w:t>
      </w:r>
    </w:p>
    <w:p w14:paraId="4286CF74" w14:textId="77777777" w:rsidR="00627769" w:rsidRDefault="00627769" w:rsidP="00627769">
      <w:pPr>
        <w:pStyle w:val="PL"/>
      </w:pPr>
    </w:p>
    <w:p w14:paraId="48D160AB" w14:textId="77777777" w:rsidR="00627769" w:rsidRPr="008E7E46" w:rsidRDefault="00627769" w:rsidP="00627769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23765D8F" w14:textId="77777777" w:rsidR="00627769" w:rsidRDefault="00627769" w:rsidP="00627769">
      <w:pPr>
        <w:pStyle w:val="PL"/>
      </w:pPr>
    </w:p>
    <w:p w14:paraId="0EEFFDD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7E9A7C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9D6372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A0E1C3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A5E7141" w14:textId="77777777" w:rsidR="00627769" w:rsidRDefault="00627769" w:rsidP="00627769">
      <w:pPr>
        <w:pStyle w:val="PL"/>
        <w:rPr>
          <w:noProof w:val="0"/>
        </w:rPr>
      </w:pPr>
    </w:p>
    <w:p w14:paraId="242BB8A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C58E4E5" w14:textId="77777777" w:rsidR="00627769" w:rsidRDefault="00627769" w:rsidP="00627769">
      <w:pPr>
        <w:pStyle w:val="PL"/>
        <w:rPr>
          <w:noProof w:val="0"/>
        </w:rPr>
      </w:pPr>
    </w:p>
    <w:p w14:paraId="3951FE6F" w14:textId="77777777" w:rsidR="00627769" w:rsidRDefault="00627769" w:rsidP="00627769">
      <w:pPr>
        <w:pStyle w:val="PL"/>
        <w:rPr>
          <w:noProof w:val="0"/>
        </w:rPr>
      </w:pPr>
    </w:p>
    <w:p w14:paraId="199AA89E" w14:textId="77777777" w:rsidR="00627769" w:rsidRPr="00783F45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5D43630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D3AF52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DB014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CCD83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904EA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D269392" w14:textId="77777777" w:rsidR="00627769" w:rsidRDefault="00627769" w:rsidP="00627769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BF80A47" w14:textId="77777777" w:rsidR="00627769" w:rsidRDefault="00627769" w:rsidP="00627769">
      <w:pPr>
        <w:pStyle w:val="PL"/>
        <w:rPr>
          <w:noProof w:val="0"/>
        </w:rPr>
      </w:pPr>
    </w:p>
    <w:p w14:paraId="45AF0F2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7E4F7F9" w14:textId="77777777" w:rsidR="00627769" w:rsidRDefault="00627769" w:rsidP="00627769">
      <w:pPr>
        <w:pStyle w:val="PL"/>
        <w:rPr>
          <w:noProof w:val="0"/>
        </w:rPr>
      </w:pPr>
    </w:p>
    <w:p w14:paraId="5609FD1F" w14:textId="77777777" w:rsidR="00627769" w:rsidRDefault="00627769" w:rsidP="00627769">
      <w:pPr>
        <w:pStyle w:val="PL"/>
      </w:pPr>
    </w:p>
    <w:p w14:paraId="58407D2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D0E3AC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5F1B69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4F59D1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98289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15ADD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5FB3E3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128D8C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B6469F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36420AF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EAB5E3B" w14:textId="77777777" w:rsidR="00627769" w:rsidRDefault="00627769" w:rsidP="00627769">
      <w:pPr>
        <w:pStyle w:val="PL"/>
      </w:pPr>
      <w:r>
        <w:rPr>
          <w:noProof w:val="0"/>
        </w:rPr>
        <w:t>}</w:t>
      </w:r>
    </w:p>
    <w:p w14:paraId="2F4AAF43" w14:textId="77777777" w:rsidR="00627769" w:rsidRDefault="00627769" w:rsidP="00627769">
      <w:pPr>
        <w:pStyle w:val="PL"/>
        <w:rPr>
          <w:noProof w:val="0"/>
        </w:rPr>
      </w:pPr>
    </w:p>
    <w:p w14:paraId="5F326F2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DF5F39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054D3B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49F9CE" w14:textId="77777777" w:rsidR="00627769" w:rsidRDefault="00627769" w:rsidP="00627769">
      <w:pPr>
        <w:pStyle w:val="PL"/>
        <w:rPr>
          <w:noProof w:val="0"/>
        </w:rPr>
      </w:pPr>
    </w:p>
    <w:p w14:paraId="2E0118C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B201B9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CFBB3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14DDF8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63BBB" w14:textId="77777777" w:rsidR="00627769" w:rsidRDefault="00627769" w:rsidP="00627769">
      <w:pPr>
        <w:pStyle w:val="PL"/>
        <w:rPr>
          <w:noProof w:val="0"/>
        </w:rPr>
      </w:pPr>
    </w:p>
    <w:p w14:paraId="3FAE33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E94374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7CD88C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058A72" w14:textId="77777777" w:rsidR="00627769" w:rsidRDefault="00627769" w:rsidP="00627769">
      <w:pPr>
        <w:pStyle w:val="PL"/>
      </w:pPr>
    </w:p>
    <w:p w14:paraId="769D01D1" w14:textId="77777777" w:rsidR="00627769" w:rsidRDefault="00627769" w:rsidP="00627769">
      <w:pPr>
        <w:pStyle w:val="PL"/>
        <w:rPr>
          <w:noProof w:val="0"/>
        </w:rPr>
      </w:pPr>
    </w:p>
    <w:p w14:paraId="005B96EE" w14:textId="77777777" w:rsidR="00627769" w:rsidRPr="00B179D2" w:rsidRDefault="00627769" w:rsidP="00627769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4B9E06E" w14:textId="77777777" w:rsidR="00627769" w:rsidRDefault="00627769" w:rsidP="00627769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79E3D019" w14:textId="77777777" w:rsidR="00627769" w:rsidRDefault="00627769" w:rsidP="00627769">
      <w:pPr>
        <w:pStyle w:val="PL"/>
      </w:pPr>
    </w:p>
    <w:p w14:paraId="33B34C23" w14:textId="77777777" w:rsidR="00627769" w:rsidRDefault="00627769" w:rsidP="00627769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7CBAB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C1332A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8B116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276E7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CC5A118" w14:textId="77777777" w:rsidR="00627769" w:rsidRDefault="00627769" w:rsidP="00627769">
      <w:pPr>
        <w:pStyle w:val="PL"/>
        <w:rPr>
          <w:noProof w:val="0"/>
        </w:rPr>
      </w:pPr>
    </w:p>
    <w:p w14:paraId="44C21C11" w14:textId="77777777" w:rsidR="00627769" w:rsidRDefault="00627769" w:rsidP="00627769">
      <w:pPr>
        <w:pStyle w:val="PL"/>
        <w:rPr>
          <w:noProof w:val="0"/>
        </w:rPr>
      </w:pPr>
    </w:p>
    <w:p w14:paraId="65BB85E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0BCA13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D5423B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EB74D4" w14:textId="77777777" w:rsidR="00627769" w:rsidRDefault="00627769" w:rsidP="00627769">
      <w:pPr>
        <w:pStyle w:val="PL"/>
        <w:rPr>
          <w:noProof w:val="0"/>
        </w:rPr>
      </w:pPr>
    </w:p>
    <w:p w14:paraId="16EDD657" w14:textId="77777777" w:rsidR="00627769" w:rsidRDefault="00627769" w:rsidP="00627769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3D447B9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746C56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10F9699" w14:textId="77777777" w:rsidR="00627769" w:rsidRPr="00767945" w:rsidRDefault="00627769" w:rsidP="0062776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E113C6F" w14:textId="77777777" w:rsidR="00627769" w:rsidRDefault="00627769" w:rsidP="00627769">
      <w:pPr>
        <w:pStyle w:val="PL"/>
        <w:rPr>
          <w:noProof w:val="0"/>
        </w:rPr>
      </w:pPr>
    </w:p>
    <w:p w14:paraId="4648216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83727C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56FE5E6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7777B9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3DCD2D3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34C7D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2873E43C" w14:textId="77777777" w:rsidR="00627769" w:rsidRDefault="00627769" w:rsidP="00627769">
      <w:pPr>
        <w:pStyle w:val="PL"/>
        <w:rPr>
          <w:noProof w:val="0"/>
        </w:rPr>
      </w:pPr>
    </w:p>
    <w:p w14:paraId="0107A96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DFA38C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360B66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438FA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AEA311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156A7C2D" w14:textId="77777777" w:rsidR="00627769" w:rsidRDefault="00627769" w:rsidP="00627769">
      <w:pPr>
        <w:pStyle w:val="PL"/>
        <w:rPr>
          <w:noProof w:val="0"/>
        </w:rPr>
      </w:pPr>
    </w:p>
    <w:p w14:paraId="312A99F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A62A8B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45EEA5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F4D54F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4C13FB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4B5AA3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50DBC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0D01B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B06C2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D5936D3" w14:textId="77777777" w:rsidR="00627769" w:rsidRDefault="00627769" w:rsidP="00627769">
      <w:pPr>
        <w:pStyle w:val="PL"/>
        <w:rPr>
          <w:noProof w:val="0"/>
        </w:rPr>
      </w:pPr>
    </w:p>
    <w:p w14:paraId="42992C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50AB4C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6C8418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8787E0" w14:textId="77777777" w:rsidR="00627769" w:rsidRDefault="00627769" w:rsidP="00627769">
      <w:pPr>
        <w:pStyle w:val="PL"/>
        <w:rPr>
          <w:noProof w:val="0"/>
        </w:rPr>
      </w:pPr>
    </w:p>
    <w:p w14:paraId="19748B7F" w14:textId="77777777" w:rsidR="00627769" w:rsidRDefault="00627769" w:rsidP="00627769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2718490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B551E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12E62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142F99" w14:textId="77777777" w:rsidR="00627769" w:rsidRDefault="00627769" w:rsidP="00627769">
      <w:pPr>
        <w:pStyle w:val="PL"/>
        <w:rPr>
          <w:noProof w:val="0"/>
        </w:rPr>
      </w:pPr>
    </w:p>
    <w:p w14:paraId="1D72DAB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A3DB26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BF16F3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8452085" w14:textId="77777777" w:rsidR="00627769" w:rsidRPr="00767945" w:rsidRDefault="00627769" w:rsidP="0062776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EFD7259" w14:textId="77777777" w:rsidR="00627769" w:rsidRPr="00767945" w:rsidRDefault="00627769" w:rsidP="00627769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C18869D" w14:textId="77777777" w:rsidR="00627769" w:rsidRPr="00767945" w:rsidRDefault="00627769" w:rsidP="00627769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53F11D69" w14:textId="77777777" w:rsidR="00627769" w:rsidRPr="00945342" w:rsidRDefault="00627769" w:rsidP="006277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64022008" w14:textId="77777777" w:rsidR="00627769" w:rsidRPr="00945342" w:rsidRDefault="00627769" w:rsidP="006277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093B969" w14:textId="77777777" w:rsidR="00627769" w:rsidRPr="00945342" w:rsidRDefault="00627769" w:rsidP="0062776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E3CB733" w14:textId="77777777" w:rsidR="00627769" w:rsidRPr="00767945" w:rsidRDefault="00627769" w:rsidP="00627769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A4D195C" w14:textId="77777777" w:rsidR="00627769" w:rsidRPr="00527A24" w:rsidRDefault="00627769" w:rsidP="00627769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AD2C5BF" w14:textId="77777777" w:rsidR="00627769" w:rsidRPr="00527A24" w:rsidRDefault="00627769" w:rsidP="0062776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2F91CD0" w14:textId="77777777" w:rsidR="00627769" w:rsidRPr="00527A24" w:rsidRDefault="00627769" w:rsidP="0062776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9D304BF" w14:textId="77777777" w:rsidR="00627769" w:rsidRDefault="00627769" w:rsidP="00627769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F69DB2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B09F1E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7926A10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6FBA94D" w14:textId="77777777" w:rsidR="00627769" w:rsidRDefault="00627769" w:rsidP="0062776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F9ABF5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EAC7587" w14:textId="77777777" w:rsidR="00627769" w:rsidRDefault="00627769" w:rsidP="00627769">
      <w:pPr>
        <w:pStyle w:val="PL"/>
        <w:rPr>
          <w:noProof w:val="0"/>
          <w:lang w:eastAsia="zh-CN"/>
        </w:rPr>
      </w:pPr>
    </w:p>
    <w:p w14:paraId="3925A9F7" w14:textId="77777777" w:rsidR="00627769" w:rsidRDefault="00627769" w:rsidP="00627769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4F62E30" w14:textId="77777777" w:rsidR="00627769" w:rsidRPr="009F5A10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356CFE4" w14:textId="77777777" w:rsidR="00627769" w:rsidRDefault="00627769" w:rsidP="00627769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4721965" w14:textId="77777777" w:rsidR="00627769" w:rsidRPr="00452B63" w:rsidRDefault="00627769" w:rsidP="0062776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3845210B" w14:textId="77777777" w:rsidR="00627769" w:rsidRPr="009F5A10" w:rsidRDefault="00627769" w:rsidP="00627769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F11654F" w14:textId="77777777" w:rsidR="00627769" w:rsidRDefault="00627769" w:rsidP="00627769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9685805" w14:textId="77777777" w:rsidR="00627769" w:rsidRPr="009F5A10" w:rsidRDefault="00627769" w:rsidP="006277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305AD3A" w14:textId="77777777" w:rsidR="00627769" w:rsidRDefault="00627769" w:rsidP="00627769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D37C1C" w14:textId="77777777" w:rsidR="00627769" w:rsidRDefault="00627769" w:rsidP="00627769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2B4D298C" w14:textId="77777777" w:rsidR="00627769" w:rsidRDefault="00627769" w:rsidP="00627769">
      <w:pPr>
        <w:pStyle w:val="PL"/>
        <w:rPr>
          <w:noProof w:val="0"/>
        </w:rPr>
      </w:pPr>
    </w:p>
    <w:p w14:paraId="4A3F9E9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5B34885" w14:textId="77777777" w:rsidR="00627769" w:rsidRDefault="00627769" w:rsidP="00627769">
      <w:pPr>
        <w:pStyle w:val="PL"/>
        <w:rPr>
          <w:noProof w:val="0"/>
          <w:snapToGrid w:val="0"/>
        </w:rPr>
      </w:pPr>
    </w:p>
    <w:p w14:paraId="49F1C4FF" w14:textId="77777777" w:rsidR="00627769" w:rsidRDefault="00627769" w:rsidP="00627769">
      <w:pPr>
        <w:pStyle w:val="PL"/>
        <w:rPr>
          <w:noProof w:val="0"/>
          <w:snapToGrid w:val="0"/>
        </w:rPr>
      </w:pPr>
    </w:p>
    <w:p w14:paraId="5B1F4AB2" w14:textId="77777777" w:rsidR="00627769" w:rsidRDefault="00627769" w:rsidP="00627769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81634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0C9B79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594E2D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BCE1FEC" w14:textId="77777777" w:rsidR="00627769" w:rsidRDefault="00627769" w:rsidP="00627769">
      <w:pPr>
        <w:pStyle w:val="PL"/>
        <w:rPr>
          <w:noProof w:val="0"/>
        </w:rPr>
      </w:pPr>
    </w:p>
    <w:p w14:paraId="2DABA33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CA0250E" w14:textId="77777777" w:rsidR="00627769" w:rsidRDefault="00627769" w:rsidP="00627769">
      <w:pPr>
        <w:pStyle w:val="PL"/>
        <w:rPr>
          <w:noProof w:val="0"/>
        </w:rPr>
      </w:pPr>
    </w:p>
    <w:p w14:paraId="16BA61E8" w14:textId="77777777" w:rsidR="00627769" w:rsidRPr="00802878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4AB044" w14:textId="77777777" w:rsidR="00627769" w:rsidRPr="00802878" w:rsidRDefault="00627769" w:rsidP="00627769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58CFE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2CE1C2" w14:textId="77777777" w:rsidR="00627769" w:rsidRDefault="00627769" w:rsidP="00627769">
      <w:pPr>
        <w:pStyle w:val="PL"/>
        <w:rPr>
          <w:noProof w:val="0"/>
        </w:rPr>
      </w:pPr>
    </w:p>
    <w:p w14:paraId="25DD873A" w14:textId="77777777" w:rsidR="00627769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3E9974F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0281639" w14:textId="77777777" w:rsidR="00627769" w:rsidRPr="00802878" w:rsidRDefault="00627769" w:rsidP="00627769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CE945ED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C2C57EF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364690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93DDAE1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502B80B" w14:textId="77777777" w:rsidR="00627769" w:rsidRPr="00802878" w:rsidRDefault="00627769" w:rsidP="00627769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45B2A5B" w14:textId="77777777" w:rsidR="00627769" w:rsidRDefault="00627769" w:rsidP="00627769">
      <w:pPr>
        <w:pStyle w:val="PL"/>
        <w:rPr>
          <w:noProof w:val="0"/>
        </w:rPr>
      </w:pPr>
    </w:p>
    <w:p w14:paraId="5874ACE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A6E45" w14:textId="77777777" w:rsidR="00627769" w:rsidRPr="009F5A10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404F7B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9F756E" w14:textId="77777777" w:rsidR="00627769" w:rsidRDefault="00627769" w:rsidP="00627769">
      <w:pPr>
        <w:pStyle w:val="PL"/>
        <w:rPr>
          <w:noProof w:val="0"/>
        </w:rPr>
      </w:pPr>
    </w:p>
    <w:p w14:paraId="7968C9E9" w14:textId="77777777" w:rsidR="00627769" w:rsidRPr="00452B63" w:rsidRDefault="00627769" w:rsidP="00627769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16DE63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3C5E67CA" w14:textId="77777777" w:rsidR="00627769" w:rsidRDefault="00627769" w:rsidP="00627769">
      <w:pPr>
        <w:pStyle w:val="PL"/>
        <w:rPr>
          <w:lang w:eastAsia="zh-CN"/>
        </w:rPr>
      </w:pPr>
    </w:p>
    <w:p w14:paraId="0CC0727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F44760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F63094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682671" w14:textId="77777777" w:rsidR="00627769" w:rsidRDefault="00627769" w:rsidP="00627769">
      <w:pPr>
        <w:pStyle w:val="PL"/>
        <w:rPr>
          <w:lang w:eastAsia="zh-CN" w:bidi="ar-IQ"/>
        </w:rPr>
      </w:pPr>
    </w:p>
    <w:p w14:paraId="07976644" w14:textId="77777777" w:rsidR="00627769" w:rsidRDefault="00627769" w:rsidP="00627769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63AEE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DD9E6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79FA7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18A3C5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F3A77CE" w14:textId="77777777" w:rsidR="00627769" w:rsidRDefault="00627769" w:rsidP="00627769">
      <w:pPr>
        <w:pStyle w:val="PL"/>
        <w:rPr>
          <w:noProof w:val="0"/>
        </w:rPr>
      </w:pPr>
    </w:p>
    <w:p w14:paraId="2112E04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C328703" w14:textId="77777777" w:rsidR="00627769" w:rsidRDefault="00627769" w:rsidP="00627769">
      <w:pPr>
        <w:pStyle w:val="PL"/>
        <w:rPr>
          <w:lang w:eastAsia="zh-CN" w:bidi="ar-IQ"/>
        </w:rPr>
      </w:pPr>
    </w:p>
    <w:p w14:paraId="69727706" w14:textId="77777777" w:rsidR="00627769" w:rsidRDefault="00627769" w:rsidP="00627769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74D019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043B51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087BB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42249C8B" w14:textId="77777777" w:rsidR="00627769" w:rsidRDefault="00627769" w:rsidP="00627769">
      <w:pPr>
        <w:pStyle w:val="PL"/>
        <w:rPr>
          <w:noProof w:val="0"/>
        </w:rPr>
      </w:pPr>
    </w:p>
    <w:p w14:paraId="1196494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D850466" w14:textId="77777777" w:rsidR="00627769" w:rsidRDefault="00627769" w:rsidP="00627769">
      <w:pPr>
        <w:pStyle w:val="PL"/>
        <w:rPr>
          <w:noProof w:val="0"/>
        </w:rPr>
      </w:pPr>
    </w:p>
    <w:p w14:paraId="0306A95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19AC10D" w14:textId="77777777" w:rsidR="00627769" w:rsidRPr="002C5DEF" w:rsidRDefault="00627769" w:rsidP="00627769">
      <w:pPr>
        <w:pStyle w:val="PL"/>
        <w:rPr>
          <w:noProof w:val="0"/>
          <w:lang w:val="en-US"/>
        </w:rPr>
      </w:pPr>
    </w:p>
    <w:p w14:paraId="18ECD8C8" w14:textId="77777777" w:rsidR="00627769" w:rsidRPr="00452B63" w:rsidRDefault="00627769" w:rsidP="00627769">
      <w:pPr>
        <w:pStyle w:val="PL"/>
        <w:rPr>
          <w:noProof w:val="0"/>
        </w:rPr>
      </w:pPr>
    </w:p>
    <w:p w14:paraId="51453EF5" w14:textId="77777777" w:rsidR="00627769" w:rsidRPr="00783F45" w:rsidRDefault="00627769" w:rsidP="00627769">
      <w:pPr>
        <w:pStyle w:val="PL"/>
        <w:rPr>
          <w:noProof w:val="0"/>
          <w:lang w:val="en-US"/>
        </w:rPr>
      </w:pPr>
      <w:bookmarkStart w:id="12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88D0FB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6A11A6E" w14:textId="77777777" w:rsidR="00627769" w:rsidRPr="0009176B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6D7FA8DA" w14:textId="77777777" w:rsidR="00627769" w:rsidRPr="0009176B" w:rsidRDefault="00627769" w:rsidP="00627769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57DAA8E" w14:textId="77777777" w:rsidR="00627769" w:rsidRPr="0009176B" w:rsidRDefault="00627769" w:rsidP="00627769">
      <w:pPr>
        <w:pStyle w:val="PL"/>
        <w:rPr>
          <w:noProof w:val="0"/>
          <w:lang w:val="en-US"/>
        </w:rPr>
      </w:pPr>
    </w:p>
    <w:p w14:paraId="5104F1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5A0C6BB" w14:textId="77777777" w:rsidR="00627769" w:rsidRDefault="00627769" w:rsidP="00627769">
      <w:pPr>
        <w:pStyle w:val="PL"/>
        <w:rPr>
          <w:noProof w:val="0"/>
        </w:rPr>
      </w:pPr>
    </w:p>
    <w:p w14:paraId="43F4DE8E" w14:textId="77777777" w:rsidR="00627769" w:rsidRDefault="00627769" w:rsidP="00627769">
      <w:pPr>
        <w:pStyle w:val="PL"/>
        <w:rPr>
          <w:noProof w:val="0"/>
        </w:rPr>
      </w:pPr>
    </w:p>
    <w:p w14:paraId="240AD9A2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4F4BF2D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FB01DE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2776A0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0A2A685B" w14:textId="77777777" w:rsidR="00627769" w:rsidRDefault="00627769" w:rsidP="00627769">
      <w:pPr>
        <w:pStyle w:val="PL"/>
        <w:rPr>
          <w:noProof w:val="0"/>
        </w:rPr>
      </w:pPr>
    </w:p>
    <w:p w14:paraId="17F2232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bookmarkEnd w:id="12"/>
    <w:p w14:paraId="3F3C776C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0DBE50AA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592948D9" w14:textId="77777777" w:rsidR="00627769" w:rsidRDefault="00627769" w:rsidP="00627769">
      <w:pPr>
        <w:pStyle w:val="PL"/>
        <w:rPr>
          <w:noProof w:val="0"/>
        </w:rPr>
      </w:pPr>
    </w:p>
    <w:p w14:paraId="1FDC846D" w14:textId="77777777" w:rsidR="00627769" w:rsidRPr="0009176B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9D10A0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37ADD3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4D6E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34380C" w14:textId="77777777" w:rsidR="00627769" w:rsidRDefault="00627769" w:rsidP="00627769">
      <w:pPr>
        <w:pStyle w:val="PL"/>
        <w:rPr>
          <w:noProof w:val="0"/>
        </w:rPr>
      </w:pPr>
    </w:p>
    <w:p w14:paraId="08571B2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10B84A48" w14:textId="77777777" w:rsidR="00627769" w:rsidRDefault="00627769" w:rsidP="00627769">
      <w:pPr>
        <w:pStyle w:val="PL"/>
        <w:rPr>
          <w:noProof w:val="0"/>
        </w:rPr>
      </w:pPr>
    </w:p>
    <w:p w14:paraId="090673B7" w14:textId="77777777" w:rsidR="00627769" w:rsidRDefault="00627769" w:rsidP="00627769">
      <w:pPr>
        <w:pStyle w:val="PL"/>
        <w:rPr>
          <w:noProof w:val="0"/>
        </w:rPr>
      </w:pPr>
    </w:p>
    <w:p w14:paraId="5791F8DD" w14:textId="77777777" w:rsidR="00627769" w:rsidRPr="00783F45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160517C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C6DA01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3" w:name="_Hlk47430212"/>
      <w:r w:rsidRPr="00AF0F07">
        <w:rPr>
          <w:noProof w:val="0"/>
        </w:rPr>
        <w:t>SteerModeValue</w:t>
      </w:r>
      <w:bookmarkEnd w:id="13"/>
      <w:r>
        <w:rPr>
          <w:noProof w:val="0"/>
        </w:rPr>
        <w:t xml:space="preserve"> OPTIONAL,</w:t>
      </w:r>
    </w:p>
    <w:p w14:paraId="74A406D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53A780E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5C09289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667CAD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6DCFEE8" w14:textId="77777777" w:rsidR="00627769" w:rsidRDefault="00627769" w:rsidP="00627769">
      <w:pPr>
        <w:pStyle w:val="PL"/>
        <w:rPr>
          <w:noProof w:val="0"/>
        </w:rPr>
      </w:pPr>
    </w:p>
    <w:p w14:paraId="572BE6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A3A26AA" w14:textId="77777777" w:rsidR="00627769" w:rsidRDefault="00627769" w:rsidP="00627769">
      <w:pPr>
        <w:pStyle w:val="PL"/>
        <w:rPr>
          <w:noProof w:val="0"/>
        </w:rPr>
      </w:pPr>
    </w:p>
    <w:p w14:paraId="33EA329B" w14:textId="77777777" w:rsidR="00627769" w:rsidRPr="00452B63" w:rsidRDefault="00627769" w:rsidP="00627769">
      <w:pPr>
        <w:pStyle w:val="PL"/>
        <w:rPr>
          <w:noProof w:val="0"/>
          <w:lang w:val="en-US"/>
        </w:rPr>
      </w:pPr>
    </w:p>
    <w:p w14:paraId="3AA43EE6" w14:textId="77777777" w:rsidR="00627769" w:rsidRDefault="00627769" w:rsidP="00627769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0DC82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DC5899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3D445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74BF6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CE00352" w14:textId="77777777" w:rsidR="00627769" w:rsidRDefault="00627769" w:rsidP="00627769">
      <w:pPr>
        <w:pStyle w:val="PL"/>
        <w:rPr>
          <w:noProof w:val="0"/>
        </w:rPr>
      </w:pPr>
    </w:p>
    <w:p w14:paraId="38EC5B5F" w14:textId="77777777" w:rsidR="00627769" w:rsidRDefault="00627769" w:rsidP="00627769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5E7A2BA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FE9348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0115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F6976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5C1AAE2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698A0F9" w14:textId="77777777" w:rsidR="00627769" w:rsidRDefault="00627769" w:rsidP="00627769">
      <w:pPr>
        <w:pStyle w:val="PL"/>
        <w:rPr>
          <w:noProof w:val="0"/>
        </w:rPr>
      </w:pPr>
    </w:p>
    <w:p w14:paraId="2864171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2D7CF9D" w14:textId="77777777" w:rsidR="00627769" w:rsidRDefault="00627769" w:rsidP="00627769">
      <w:pPr>
        <w:pStyle w:val="PL"/>
        <w:rPr>
          <w:noProof w:val="0"/>
        </w:rPr>
      </w:pPr>
      <w:r>
        <w:t xml:space="preserve"> </w:t>
      </w:r>
    </w:p>
    <w:p w14:paraId="4C447B39" w14:textId="77777777" w:rsidR="00627769" w:rsidRDefault="00627769" w:rsidP="00627769">
      <w:pPr>
        <w:pStyle w:val="PL"/>
        <w:rPr>
          <w:noProof w:val="0"/>
        </w:rPr>
      </w:pPr>
    </w:p>
    <w:p w14:paraId="7A38149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47AF1B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B980C4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31B602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C455F2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7C60864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1E0D3315" w14:textId="77777777" w:rsidR="00627769" w:rsidRDefault="00627769" w:rsidP="00627769">
      <w:pPr>
        <w:pStyle w:val="PL"/>
        <w:rPr>
          <w:noProof w:val="0"/>
        </w:rPr>
      </w:pPr>
    </w:p>
    <w:p w14:paraId="7B6D70E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90A083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76A98B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72214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873E82E" w14:textId="77777777" w:rsidR="00627769" w:rsidRDefault="00627769" w:rsidP="00627769">
      <w:pPr>
        <w:pStyle w:val="PL"/>
        <w:rPr>
          <w:noProof w:val="0"/>
        </w:rPr>
      </w:pPr>
    </w:p>
    <w:p w14:paraId="019EED74" w14:textId="77777777" w:rsidR="00627769" w:rsidRDefault="00627769" w:rsidP="00627769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9082C3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5995393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C09BE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295A6A" w14:textId="77777777" w:rsidR="00627769" w:rsidRDefault="00627769" w:rsidP="00627769">
      <w:pPr>
        <w:pStyle w:val="PL"/>
        <w:rPr>
          <w:noProof w:val="0"/>
        </w:rPr>
      </w:pPr>
    </w:p>
    <w:p w14:paraId="117E4D28" w14:textId="77777777" w:rsidR="00627769" w:rsidRDefault="00627769" w:rsidP="00627769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3562B74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71EA83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5E2721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1E3D83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8F9B1D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E289A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6BC74C5" w14:textId="77777777" w:rsidR="00627769" w:rsidRPr="007363EE" w:rsidRDefault="00627769" w:rsidP="00627769">
      <w:pPr>
        <w:pStyle w:val="PL"/>
        <w:rPr>
          <w:noProof w:val="0"/>
        </w:rPr>
      </w:pPr>
    </w:p>
    <w:p w14:paraId="16D899F6" w14:textId="77777777" w:rsidR="00627769" w:rsidRDefault="00627769" w:rsidP="00627769">
      <w:pPr>
        <w:pStyle w:val="PL"/>
        <w:rPr>
          <w:noProof w:val="0"/>
        </w:rPr>
      </w:pPr>
    </w:p>
    <w:p w14:paraId="0E97378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A3A029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E8359A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013A8A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D3AA72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E2A4B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7AE5EC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77759F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68C3A98E" w14:textId="77777777" w:rsidR="00627769" w:rsidRDefault="00627769" w:rsidP="00627769">
      <w:pPr>
        <w:pStyle w:val="PL"/>
        <w:rPr>
          <w:noProof w:val="0"/>
        </w:rPr>
      </w:pPr>
    </w:p>
    <w:p w14:paraId="354C8F5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523E5E1" w14:textId="77777777" w:rsidR="00627769" w:rsidRDefault="00627769" w:rsidP="00627769">
      <w:pPr>
        <w:pStyle w:val="PL"/>
        <w:rPr>
          <w:noProof w:val="0"/>
        </w:rPr>
      </w:pPr>
    </w:p>
    <w:p w14:paraId="5D36CA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1A014BD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EC80599" w14:textId="77777777" w:rsidR="00627769" w:rsidRDefault="00627769" w:rsidP="00627769">
      <w:pPr>
        <w:pStyle w:val="PL"/>
        <w:rPr>
          <w:noProof w:val="0"/>
        </w:rPr>
      </w:pPr>
    </w:p>
    <w:p w14:paraId="1A8B8D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6CB0B4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67C393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AB18F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2CEA9C5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7CAE2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3265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15BEE8F" w14:textId="77777777" w:rsidR="00627769" w:rsidRDefault="00627769" w:rsidP="00627769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EDB8BF6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953610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247ACA7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2B735EC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199C5B82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6F3A42" w14:textId="77777777" w:rsidR="00627769" w:rsidRDefault="00627769" w:rsidP="0062776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2C1ABA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185EDC3C" w14:textId="77777777" w:rsidR="00627769" w:rsidRDefault="00627769" w:rsidP="00627769">
      <w:pPr>
        <w:pStyle w:val="PL"/>
        <w:tabs>
          <w:tab w:val="clear" w:pos="768"/>
        </w:tabs>
        <w:rPr>
          <w:noProof w:val="0"/>
        </w:rPr>
      </w:pPr>
    </w:p>
    <w:p w14:paraId="0A33A6C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A9267AD" w14:textId="77777777" w:rsidR="00627769" w:rsidRDefault="00627769" w:rsidP="00627769">
      <w:pPr>
        <w:pStyle w:val="PL"/>
        <w:rPr>
          <w:noProof w:val="0"/>
        </w:rPr>
      </w:pPr>
    </w:p>
    <w:p w14:paraId="5DA03EF3" w14:textId="77777777" w:rsidR="00627769" w:rsidRDefault="00627769" w:rsidP="00627769">
      <w:pPr>
        <w:pStyle w:val="PL"/>
        <w:rPr>
          <w:noProof w:val="0"/>
        </w:rPr>
      </w:pPr>
    </w:p>
    <w:p w14:paraId="679BC7B7" w14:textId="77777777" w:rsidR="00627769" w:rsidRDefault="00627769" w:rsidP="00627769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E49B6B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4CF327E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74F97B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7B7762" w14:textId="77777777" w:rsidR="00627769" w:rsidRDefault="00627769" w:rsidP="00627769">
      <w:pPr>
        <w:pStyle w:val="PL"/>
        <w:rPr>
          <w:noProof w:val="0"/>
        </w:rPr>
      </w:pPr>
    </w:p>
    <w:p w14:paraId="229FBDC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540203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1665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45F77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2461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C88AF2" w14:textId="77777777" w:rsidR="00627769" w:rsidRDefault="00627769" w:rsidP="00627769">
      <w:pPr>
        <w:pStyle w:val="PL"/>
        <w:rPr>
          <w:noProof w:val="0"/>
        </w:rPr>
      </w:pPr>
    </w:p>
    <w:p w14:paraId="2D873989" w14:textId="77777777" w:rsidR="00627769" w:rsidRPr="00920268" w:rsidRDefault="00627769" w:rsidP="00627769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7B70B8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441C37D" w14:textId="77777777" w:rsidR="00627769" w:rsidRPr="007D5722" w:rsidRDefault="00627769" w:rsidP="0062776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9F5418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0E02EA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36A0572" w14:textId="77777777" w:rsidR="00627769" w:rsidRDefault="00627769" w:rsidP="00627769">
      <w:pPr>
        <w:pStyle w:val="PL"/>
        <w:rPr>
          <w:noProof w:val="0"/>
        </w:rPr>
      </w:pPr>
    </w:p>
    <w:p w14:paraId="055FC547" w14:textId="77777777" w:rsidR="00627769" w:rsidRPr="006818EC" w:rsidRDefault="00627769" w:rsidP="00627769">
      <w:pPr>
        <w:pStyle w:val="PL"/>
        <w:rPr>
          <w:noProof w:val="0"/>
        </w:rPr>
      </w:pPr>
    </w:p>
    <w:p w14:paraId="461FF21F" w14:textId="77777777" w:rsidR="00627769" w:rsidRDefault="00627769" w:rsidP="00627769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2986FB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0340A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0D36FA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701E1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A3FDEF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5A0F9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4D15B80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5540BA2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F32686C" w14:textId="77777777" w:rsidR="00627769" w:rsidRDefault="00627769" w:rsidP="00627769">
      <w:pPr>
        <w:pStyle w:val="PL"/>
        <w:rPr>
          <w:noProof w:val="0"/>
        </w:rPr>
      </w:pPr>
    </w:p>
    <w:p w14:paraId="3BDCD38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1AC73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6FD0622E" w14:textId="77777777" w:rsidR="00627769" w:rsidRPr="00CA12EF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8537FAA" w14:textId="77777777" w:rsidR="00627769" w:rsidRPr="00CA12EF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6556777" w14:textId="77777777" w:rsidR="00627769" w:rsidRPr="00CA12EF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56EF761" w14:textId="77777777" w:rsidR="00627769" w:rsidRPr="00CA12EF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D151216" w14:textId="77777777" w:rsidR="00627769" w:rsidRPr="00DC224F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C63CBA2" w14:textId="77777777" w:rsidR="00627769" w:rsidRPr="00CA12EF" w:rsidRDefault="00627769" w:rsidP="00627769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0B87C039" w14:textId="77777777" w:rsidR="00627769" w:rsidRDefault="00627769" w:rsidP="00627769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1E6114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23221C5" w14:textId="77777777" w:rsidR="00627769" w:rsidRDefault="00627769" w:rsidP="00627769">
      <w:pPr>
        <w:pStyle w:val="PL"/>
        <w:rPr>
          <w:noProof w:val="0"/>
        </w:rPr>
      </w:pPr>
    </w:p>
    <w:p w14:paraId="78464CF8" w14:textId="77777777" w:rsidR="00627769" w:rsidRDefault="00627769" w:rsidP="00627769">
      <w:pPr>
        <w:pStyle w:val="PL"/>
        <w:rPr>
          <w:noProof w:val="0"/>
        </w:rPr>
      </w:pPr>
    </w:p>
    <w:p w14:paraId="3C03AE1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3AAD0D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A0DBFD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8649BE" w14:textId="77777777" w:rsidR="00627769" w:rsidRDefault="00627769" w:rsidP="00627769">
      <w:pPr>
        <w:pStyle w:val="PL"/>
        <w:rPr>
          <w:noProof w:val="0"/>
        </w:rPr>
      </w:pPr>
    </w:p>
    <w:p w14:paraId="56C7CA4D" w14:textId="77777777" w:rsidR="00627769" w:rsidRDefault="00627769" w:rsidP="00627769">
      <w:pPr>
        <w:pStyle w:val="PL"/>
        <w:rPr>
          <w:noProof w:val="0"/>
        </w:rPr>
      </w:pPr>
    </w:p>
    <w:p w14:paraId="49A8C25D" w14:textId="77777777" w:rsidR="00627769" w:rsidRDefault="00627769" w:rsidP="00627769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A3554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AEB663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3BD2F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BCDCA8A" w14:textId="77777777" w:rsidR="00627769" w:rsidRDefault="00627769" w:rsidP="00627769">
      <w:pPr>
        <w:pStyle w:val="PL"/>
        <w:rPr>
          <w:noProof w:val="0"/>
        </w:rPr>
      </w:pPr>
    </w:p>
    <w:p w14:paraId="40DFD0D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55CD273" w14:textId="77777777" w:rsidR="00627769" w:rsidRDefault="00627769" w:rsidP="00627769">
      <w:pPr>
        <w:pStyle w:val="PL"/>
        <w:rPr>
          <w:noProof w:val="0"/>
        </w:rPr>
      </w:pPr>
    </w:p>
    <w:p w14:paraId="35028502" w14:textId="77777777" w:rsidR="00627769" w:rsidRDefault="00627769" w:rsidP="00627769">
      <w:pPr>
        <w:pStyle w:val="PL"/>
        <w:rPr>
          <w:noProof w:val="0"/>
        </w:rPr>
      </w:pPr>
    </w:p>
    <w:p w14:paraId="3CB5618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BAD5F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EE6DED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00BDD1" w14:textId="77777777" w:rsidR="00627769" w:rsidRDefault="00627769" w:rsidP="00627769">
      <w:pPr>
        <w:pStyle w:val="PL"/>
        <w:rPr>
          <w:noProof w:val="0"/>
        </w:rPr>
      </w:pPr>
    </w:p>
    <w:p w14:paraId="697EEC97" w14:textId="77777777" w:rsidR="00627769" w:rsidRDefault="00627769" w:rsidP="00627769">
      <w:pPr>
        <w:pStyle w:val="PL"/>
        <w:rPr>
          <w:noProof w:val="0"/>
        </w:rPr>
      </w:pPr>
    </w:p>
    <w:p w14:paraId="45474BC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B31D7F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23823E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666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45FAB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3AFC081" w14:textId="77777777" w:rsidR="00627769" w:rsidRDefault="00627769" w:rsidP="00627769">
      <w:pPr>
        <w:pStyle w:val="PL"/>
        <w:rPr>
          <w:noProof w:val="0"/>
        </w:rPr>
      </w:pPr>
    </w:p>
    <w:p w14:paraId="2878EB1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1E0474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41B017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B137B6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257139F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3C8962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41349069" w14:textId="77777777" w:rsidR="00627769" w:rsidRDefault="00627769" w:rsidP="00627769">
      <w:pPr>
        <w:pStyle w:val="PL"/>
        <w:rPr>
          <w:noProof w:val="0"/>
        </w:rPr>
      </w:pPr>
    </w:p>
    <w:p w14:paraId="1894E1D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2A9AD55" w14:textId="77777777" w:rsidR="00627769" w:rsidRDefault="00627769" w:rsidP="00627769">
      <w:pPr>
        <w:pStyle w:val="PL"/>
        <w:rPr>
          <w:noProof w:val="0"/>
        </w:rPr>
      </w:pPr>
    </w:p>
    <w:p w14:paraId="626B6BB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E115E5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E302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7698F7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B0F55C" w14:textId="77777777" w:rsidR="00627769" w:rsidRDefault="00627769" w:rsidP="00627769">
      <w:pPr>
        <w:pStyle w:val="PL"/>
        <w:rPr>
          <w:noProof w:val="0"/>
        </w:rPr>
      </w:pPr>
    </w:p>
    <w:p w14:paraId="0AC1A85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62A90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DFB529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9BB3D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4FCC5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5E57F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F620B2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F51CDD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051F3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2F7DCF5" w14:textId="77777777" w:rsidR="00627769" w:rsidRDefault="00627769" w:rsidP="00627769">
      <w:pPr>
        <w:pStyle w:val="PL"/>
      </w:pPr>
    </w:p>
    <w:p w14:paraId="49E459ED" w14:textId="77777777" w:rsidR="00627769" w:rsidRDefault="00627769" w:rsidP="00627769">
      <w:pPr>
        <w:pStyle w:val="PL"/>
      </w:pPr>
    </w:p>
    <w:p w14:paraId="585AB868" w14:textId="77777777" w:rsidR="00627769" w:rsidRDefault="00627769" w:rsidP="0062776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B6149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E4A6D5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51191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3C5E9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904F15C" w14:textId="77777777" w:rsidR="00627769" w:rsidRDefault="00627769" w:rsidP="00627769">
      <w:pPr>
        <w:pStyle w:val="PL"/>
        <w:rPr>
          <w:noProof w:val="0"/>
        </w:rPr>
      </w:pPr>
    </w:p>
    <w:p w14:paraId="4DAC4D08" w14:textId="77777777" w:rsidR="00627769" w:rsidRDefault="00627769" w:rsidP="0062776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6141A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2C469E5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363CA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C2084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9C50A7A" w14:textId="77777777" w:rsidR="00627769" w:rsidRDefault="00627769" w:rsidP="00627769">
      <w:pPr>
        <w:pStyle w:val="PL"/>
        <w:rPr>
          <w:noProof w:val="0"/>
        </w:rPr>
      </w:pPr>
    </w:p>
    <w:p w14:paraId="072FAD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0CF287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AC105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0A49BE" w14:textId="77777777" w:rsidR="00627769" w:rsidRDefault="00627769" w:rsidP="00627769">
      <w:pPr>
        <w:pStyle w:val="PL"/>
        <w:rPr>
          <w:noProof w:val="0"/>
        </w:rPr>
      </w:pPr>
    </w:p>
    <w:p w14:paraId="27BBFE2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211E8D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F908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9F83288" w14:textId="77777777" w:rsidR="00627769" w:rsidRPr="005846D8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1B75AA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21EA5CA" w14:textId="77777777" w:rsidR="00627769" w:rsidRDefault="00627769" w:rsidP="00627769">
      <w:pPr>
        <w:pStyle w:val="PL"/>
        <w:rPr>
          <w:noProof w:val="0"/>
        </w:rPr>
      </w:pPr>
    </w:p>
    <w:p w14:paraId="1CCB3BC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BC05852" w14:textId="77777777" w:rsidR="00627769" w:rsidRDefault="00627769" w:rsidP="00627769">
      <w:pPr>
        <w:pStyle w:val="PL"/>
        <w:rPr>
          <w:noProof w:val="0"/>
        </w:rPr>
      </w:pPr>
    </w:p>
    <w:p w14:paraId="5D090945" w14:textId="77777777" w:rsidR="00627769" w:rsidRPr="00920268" w:rsidRDefault="00627769" w:rsidP="00627769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3EB580D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41CC41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E9ACC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39386B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DA4BD2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3F864D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B42763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FBEB09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18A688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5D9CA4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31021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29456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8586AB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303CB33" w14:textId="77777777" w:rsidR="00627769" w:rsidRDefault="00627769" w:rsidP="00627769">
      <w:pPr>
        <w:pStyle w:val="PL"/>
        <w:rPr>
          <w:noProof w:val="0"/>
        </w:rPr>
      </w:pPr>
    </w:p>
    <w:p w14:paraId="439724A4" w14:textId="77777777" w:rsidR="00627769" w:rsidRDefault="00627769" w:rsidP="00627769">
      <w:pPr>
        <w:pStyle w:val="PL"/>
        <w:rPr>
          <w:noProof w:val="0"/>
        </w:rPr>
      </w:pPr>
    </w:p>
    <w:p w14:paraId="18657B8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3FB8C4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F9FF3D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59971C" w14:textId="77777777" w:rsidR="00627769" w:rsidRDefault="00627769" w:rsidP="00627769">
      <w:pPr>
        <w:pStyle w:val="PL"/>
        <w:rPr>
          <w:noProof w:val="0"/>
        </w:rPr>
      </w:pPr>
    </w:p>
    <w:p w14:paraId="3606BC27" w14:textId="77777777" w:rsidR="00627769" w:rsidRPr="00452B63" w:rsidRDefault="00627769" w:rsidP="00627769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3B6CF9BD" w14:textId="77777777" w:rsidR="00627769" w:rsidRDefault="00627769" w:rsidP="00627769">
      <w:pPr>
        <w:pStyle w:val="PL"/>
        <w:rPr>
          <w:noProof w:val="0"/>
        </w:rPr>
      </w:pPr>
    </w:p>
    <w:p w14:paraId="5EB58BC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5BFE2A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5D67E614" w14:textId="77777777" w:rsidR="00627769" w:rsidRDefault="00627769" w:rsidP="00627769">
      <w:pPr>
        <w:pStyle w:val="PL"/>
        <w:rPr>
          <w:noProof w:val="0"/>
        </w:rPr>
      </w:pPr>
    </w:p>
    <w:p w14:paraId="75F2885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4668F0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1D8B17AE" w14:textId="77777777" w:rsidR="00627769" w:rsidRDefault="00627769" w:rsidP="00627769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C1830F8" w14:textId="77777777" w:rsidR="00627769" w:rsidRDefault="00627769" w:rsidP="00627769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471B943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81251E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1DD0D2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584E12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4626564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7C820A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39A92F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C0513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9BD927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A7E4D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C04277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166ABBA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17ADAAB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C7B1F6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1A705BA2" w14:textId="77777777" w:rsidR="00627769" w:rsidRDefault="00627769" w:rsidP="00627769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37805BB" w14:textId="77777777" w:rsidR="00627769" w:rsidRDefault="00627769" w:rsidP="0062776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E80B366" w14:textId="77777777" w:rsidR="00627769" w:rsidRDefault="00627769" w:rsidP="00627769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A6F0912" w14:textId="77777777" w:rsidR="00627769" w:rsidRDefault="00627769" w:rsidP="00627769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0BC00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76C569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3241BC4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EE02A0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8B970F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1D306BF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5AA6BDF" w14:textId="77777777" w:rsidR="00627769" w:rsidRDefault="00627769" w:rsidP="00627769">
      <w:pPr>
        <w:pStyle w:val="PL"/>
        <w:rPr>
          <w:noProof w:val="0"/>
        </w:rPr>
      </w:pPr>
    </w:p>
    <w:p w14:paraId="55F929FE" w14:textId="77777777" w:rsidR="00627769" w:rsidRDefault="00627769" w:rsidP="00627769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2CCE94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A1D901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2CEF7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EC45F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43AC3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33151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9BC31E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3D22C26" w14:textId="77777777" w:rsidR="00627769" w:rsidRDefault="00627769" w:rsidP="00627769">
      <w:pPr>
        <w:pStyle w:val="PL"/>
        <w:rPr>
          <w:noProof w:val="0"/>
        </w:rPr>
      </w:pPr>
    </w:p>
    <w:p w14:paraId="10F49C7A" w14:textId="77777777" w:rsidR="00627769" w:rsidRDefault="00627769" w:rsidP="00627769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323B2A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B89DC0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2CAE23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C544FF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98D5CBF" w14:textId="77777777" w:rsidR="00627769" w:rsidRDefault="00627769" w:rsidP="00627769">
      <w:pPr>
        <w:pStyle w:val="PL"/>
        <w:rPr>
          <w:noProof w:val="0"/>
        </w:rPr>
      </w:pPr>
    </w:p>
    <w:p w14:paraId="1F2C024D" w14:textId="77777777" w:rsidR="00627769" w:rsidRDefault="00627769" w:rsidP="00627769">
      <w:pPr>
        <w:pStyle w:val="PL"/>
        <w:rPr>
          <w:noProof w:val="0"/>
        </w:rPr>
      </w:pPr>
    </w:p>
    <w:p w14:paraId="7661019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285D6F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6395947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C6E141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2605AC4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2AF8F7D" w14:textId="77777777" w:rsidR="00627769" w:rsidRDefault="00627769" w:rsidP="00627769">
      <w:pPr>
        <w:pStyle w:val="PL"/>
        <w:rPr>
          <w:noProof w:val="0"/>
        </w:rPr>
      </w:pPr>
    </w:p>
    <w:p w14:paraId="64208AD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F7C6C6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357414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70DBF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B2BCF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35071DED" w14:textId="77777777" w:rsidR="00627769" w:rsidRDefault="00627769" w:rsidP="00627769">
      <w:pPr>
        <w:pStyle w:val="PL"/>
        <w:rPr>
          <w:noProof w:val="0"/>
        </w:rPr>
      </w:pPr>
    </w:p>
    <w:p w14:paraId="6D13E5A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5E790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657073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3BDCA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316854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202DFF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357AA6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5320D5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C357741" w14:textId="77777777" w:rsidR="00627769" w:rsidRDefault="00627769" w:rsidP="00627769">
      <w:pPr>
        <w:pStyle w:val="PL"/>
        <w:rPr>
          <w:noProof w:val="0"/>
        </w:rPr>
      </w:pPr>
    </w:p>
    <w:p w14:paraId="7A2CAD23" w14:textId="77777777" w:rsidR="00627769" w:rsidRDefault="00627769" w:rsidP="00627769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1EFAFE38" w14:textId="77777777" w:rsidR="00627769" w:rsidRDefault="00627769" w:rsidP="00627769">
      <w:pPr>
        <w:pStyle w:val="PL"/>
        <w:rPr>
          <w:noProof w:val="0"/>
        </w:rPr>
      </w:pPr>
    </w:p>
    <w:p w14:paraId="1DF77067" w14:textId="77777777" w:rsidR="00627769" w:rsidRDefault="00627769" w:rsidP="00627769">
      <w:pPr>
        <w:pStyle w:val="PL"/>
        <w:rPr>
          <w:noProof w:val="0"/>
        </w:rPr>
      </w:pPr>
    </w:p>
    <w:p w14:paraId="389FF2E4" w14:textId="77777777" w:rsidR="00627769" w:rsidRDefault="00627769" w:rsidP="00627769">
      <w:pPr>
        <w:pStyle w:val="PL"/>
        <w:rPr>
          <w:noProof w:val="0"/>
        </w:rPr>
      </w:pPr>
    </w:p>
    <w:p w14:paraId="6B35D5A4" w14:textId="77777777" w:rsidR="00627769" w:rsidRDefault="00627769" w:rsidP="00627769">
      <w:pPr>
        <w:pStyle w:val="PL"/>
        <w:rPr>
          <w:noProof w:val="0"/>
        </w:rPr>
      </w:pPr>
    </w:p>
    <w:p w14:paraId="0B51D2F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1808A7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E10D93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69F80F" w14:textId="77777777" w:rsidR="00627769" w:rsidRDefault="00627769" w:rsidP="00627769">
      <w:pPr>
        <w:pStyle w:val="PL"/>
        <w:rPr>
          <w:noProof w:val="0"/>
        </w:rPr>
      </w:pPr>
    </w:p>
    <w:p w14:paraId="675E32A3" w14:textId="77777777" w:rsidR="00627769" w:rsidRDefault="00627769" w:rsidP="00627769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23C9733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25654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E1A5B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F9E76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D3EB9D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A6BF38E" w14:textId="77777777" w:rsidR="00627769" w:rsidRDefault="00627769" w:rsidP="00627769">
      <w:pPr>
        <w:pStyle w:val="PL"/>
        <w:rPr>
          <w:noProof w:val="0"/>
        </w:rPr>
      </w:pPr>
    </w:p>
    <w:p w14:paraId="6A6B338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DA48A9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64FCA6" w14:textId="77777777" w:rsidR="00627769" w:rsidRDefault="00627769" w:rsidP="00627769">
      <w:pPr>
        <w:pStyle w:val="PL"/>
        <w:rPr>
          <w:noProof w:val="0"/>
        </w:rPr>
      </w:pPr>
    </w:p>
    <w:p w14:paraId="693D3E93" w14:textId="77777777" w:rsidR="00627769" w:rsidRDefault="00627769" w:rsidP="00627769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D96782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D29F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28FDDD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E7DA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C66AB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9D6394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A5F988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506A6C8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DD30EF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4F257A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201A4C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C06326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4C99C5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57FDBDF" w14:textId="77777777" w:rsidR="00627769" w:rsidRDefault="00627769" w:rsidP="00627769">
      <w:pPr>
        <w:pStyle w:val="PL"/>
      </w:pPr>
      <w:bookmarkStart w:id="14" w:name="_Hlk47630943"/>
      <w:r>
        <w:rPr>
          <w:noProof w:val="0"/>
        </w:rPr>
        <w:t>}</w:t>
      </w:r>
    </w:p>
    <w:p w14:paraId="5522D62C" w14:textId="77777777" w:rsidR="00627769" w:rsidRDefault="00627769" w:rsidP="00627769">
      <w:pPr>
        <w:pStyle w:val="PL"/>
      </w:pPr>
    </w:p>
    <w:p w14:paraId="347F3FDC" w14:textId="77777777" w:rsidR="00627769" w:rsidRDefault="00627769" w:rsidP="00627769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0C1A7A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049652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4ABA0E1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EBC481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825DD1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F9E98A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25464B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AA9877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4BED42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DD693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419E0F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FD7F48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CC39C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7D2631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D3109E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D55CFD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0142F2B" w14:textId="77777777" w:rsidR="00627769" w:rsidRPr="007F2035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01627564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393E3EF7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4026812" w14:textId="77777777" w:rsidR="00627769" w:rsidRPr="007F2035" w:rsidRDefault="00627769" w:rsidP="00627769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B5F2D6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D5E222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F5152E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DE5C00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205C1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1CA6788" w14:textId="77777777" w:rsidR="00627769" w:rsidRDefault="00627769" w:rsidP="00627769">
      <w:pPr>
        <w:pStyle w:val="PL"/>
        <w:rPr>
          <w:noProof w:val="0"/>
          <w:lang w:val="en-US"/>
        </w:rPr>
      </w:pPr>
    </w:p>
    <w:p w14:paraId="5CF2A545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4"/>
    <w:p w14:paraId="63BB323D" w14:textId="77777777" w:rsidR="00627769" w:rsidRDefault="00627769" w:rsidP="00627769">
      <w:pPr>
        <w:pStyle w:val="PL"/>
        <w:rPr>
          <w:noProof w:val="0"/>
        </w:rPr>
      </w:pPr>
    </w:p>
    <w:p w14:paraId="1F8336C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07D8A03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C8671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CB6BB8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945B264" w14:textId="77777777" w:rsidR="00627769" w:rsidRDefault="00627769" w:rsidP="00627769">
      <w:pPr>
        <w:pStyle w:val="PL"/>
        <w:rPr>
          <w:noProof w:val="0"/>
        </w:rPr>
      </w:pPr>
    </w:p>
    <w:p w14:paraId="41D9799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F19CEAC" w14:textId="77777777" w:rsidR="00627769" w:rsidRDefault="00627769" w:rsidP="00627769">
      <w:pPr>
        <w:pStyle w:val="PL"/>
        <w:rPr>
          <w:noProof w:val="0"/>
        </w:rPr>
      </w:pPr>
    </w:p>
    <w:p w14:paraId="2C1A8742" w14:textId="77777777" w:rsidR="00627769" w:rsidRDefault="00627769" w:rsidP="0062776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0C3C29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10D365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2EA310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D686E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A7184B4" w14:textId="77777777" w:rsidR="00627769" w:rsidRDefault="00627769" w:rsidP="00627769">
      <w:pPr>
        <w:pStyle w:val="PL"/>
        <w:rPr>
          <w:noProof w:val="0"/>
        </w:rPr>
      </w:pPr>
    </w:p>
    <w:p w14:paraId="3FFCA94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5AF627D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06314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26E6A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6B2F45" w14:textId="77777777" w:rsidR="00627769" w:rsidRDefault="00627769" w:rsidP="00627769">
      <w:pPr>
        <w:pStyle w:val="PL"/>
        <w:rPr>
          <w:noProof w:val="0"/>
        </w:rPr>
      </w:pPr>
    </w:p>
    <w:p w14:paraId="0201300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29D2F3B" w14:textId="77777777" w:rsidR="00627769" w:rsidRDefault="00627769" w:rsidP="00627769">
      <w:pPr>
        <w:pStyle w:val="PL"/>
        <w:rPr>
          <w:noProof w:val="0"/>
        </w:rPr>
      </w:pPr>
      <w:r>
        <w:t xml:space="preserve"> </w:t>
      </w:r>
    </w:p>
    <w:p w14:paraId="63298901" w14:textId="77777777" w:rsidR="00627769" w:rsidRDefault="00627769" w:rsidP="00627769">
      <w:pPr>
        <w:pStyle w:val="PL"/>
        <w:rPr>
          <w:noProof w:val="0"/>
        </w:rPr>
      </w:pPr>
    </w:p>
    <w:p w14:paraId="4B79E06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1DA2709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BC6FC6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1BCE765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A9F40A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A80E87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E63F3BB" w14:textId="77777777" w:rsidR="00627769" w:rsidRDefault="00627769" w:rsidP="00627769">
      <w:pPr>
        <w:pStyle w:val="PL"/>
        <w:rPr>
          <w:noProof w:val="0"/>
        </w:rPr>
      </w:pPr>
    </w:p>
    <w:p w14:paraId="4B8A0B2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9D99B5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7C288AA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A5D12A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1FA13144" w14:textId="77777777" w:rsidR="00627769" w:rsidRDefault="00627769" w:rsidP="00627769">
      <w:pPr>
        <w:pStyle w:val="PL"/>
        <w:rPr>
          <w:noProof w:val="0"/>
        </w:rPr>
      </w:pPr>
    </w:p>
    <w:p w14:paraId="05EBB1B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E0D227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18F0853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E33D2E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052F5AD7" w14:textId="77777777" w:rsidR="00627769" w:rsidRDefault="00627769" w:rsidP="00627769">
      <w:pPr>
        <w:pStyle w:val="PL"/>
        <w:rPr>
          <w:noProof w:val="0"/>
        </w:rPr>
      </w:pPr>
    </w:p>
    <w:p w14:paraId="04BC98F1" w14:textId="77777777" w:rsidR="00627769" w:rsidRDefault="00627769" w:rsidP="00627769">
      <w:pPr>
        <w:pStyle w:val="PL"/>
        <w:rPr>
          <w:noProof w:val="0"/>
        </w:rPr>
      </w:pPr>
    </w:p>
    <w:p w14:paraId="5243F6D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460A2A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A4C4AF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E3BF7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350FC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DA9F239" w14:textId="77777777" w:rsidR="00627769" w:rsidRDefault="00627769" w:rsidP="00627769">
      <w:pPr>
        <w:pStyle w:val="PL"/>
        <w:rPr>
          <w:noProof w:val="0"/>
        </w:rPr>
      </w:pPr>
    </w:p>
    <w:p w14:paraId="6BBE346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AECEFA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6EB3390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9FAD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D071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B8DE0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CE2EF5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904E91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C6F2DA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037947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F47A4E6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A8DD536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E39414C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58AE1CC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3C04F2C7" w14:textId="77777777" w:rsidR="00627769" w:rsidRPr="000637CA" w:rsidRDefault="00627769" w:rsidP="00627769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4E28174" w14:textId="77777777" w:rsidR="00627769" w:rsidRDefault="00627769" w:rsidP="00627769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08D0BB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E075DB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BA4424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7905C9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083DC84F" w14:textId="77777777" w:rsidR="00627769" w:rsidRDefault="00627769" w:rsidP="00627769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53A26F0" w14:textId="77777777" w:rsidR="00627769" w:rsidRDefault="00627769" w:rsidP="00627769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2F48D6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AE21F9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FE3601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0E92F1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CC040B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67EE77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D82DBA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030A5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538BD5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CC46F5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6F1754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82C7EF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E0F3AE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9533E6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98CEB5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E2CB20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B7BA4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A72CF1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17EE13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B940375" w14:textId="77777777" w:rsidR="00627769" w:rsidRPr="007C5CCA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855639D" w14:textId="77777777" w:rsidR="00627769" w:rsidRDefault="00627769" w:rsidP="00627769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EDB5C26" w14:textId="77777777" w:rsidR="00627769" w:rsidRDefault="00627769" w:rsidP="00627769">
      <w:pPr>
        <w:pStyle w:val="PL"/>
        <w:rPr>
          <w:noProof w:val="0"/>
        </w:rPr>
      </w:pPr>
      <w:r w:rsidRPr="00627769">
        <w:rPr>
          <w:noProof w:val="0"/>
          <w:rPrChange w:id="15" w:author="Ericsson User v0" w:date="2020-10-02T13:49:00Z">
            <w:rPr>
              <w:color w:val="FF0000"/>
            </w:rPr>
          </w:rPrChange>
        </w:rPr>
        <w:tab/>
        <w:t>expiryOfQuotaHoldingTime</w:t>
      </w:r>
      <w:r w:rsidRPr="00627769">
        <w:rPr>
          <w:noProof w:val="0"/>
          <w:rPrChange w:id="16" w:author="Ericsson User v0" w:date="2020-10-02T13:49:00Z">
            <w:rPr>
              <w:color w:val="FF0000"/>
            </w:rPr>
          </w:rPrChange>
        </w:rPr>
        <w:tab/>
      </w:r>
      <w:r w:rsidRPr="00627769">
        <w:rPr>
          <w:noProof w:val="0"/>
          <w:rPrChange w:id="17" w:author="Ericsson User v0" w:date="2020-10-02T13:49:00Z">
            <w:rPr>
              <w:color w:val="FF0000"/>
            </w:rPr>
          </w:rPrChange>
        </w:rPr>
        <w:tab/>
      </w:r>
      <w:r w:rsidRPr="00627769">
        <w:rPr>
          <w:noProof w:val="0"/>
          <w:rPrChange w:id="18" w:author="Ericsson User v0" w:date="2020-10-02T13:49:00Z">
            <w:rPr>
              <w:color w:val="FF0000"/>
            </w:rPr>
          </w:rPrChange>
        </w:rPr>
        <w:tab/>
      </w:r>
      <w:r w:rsidRPr="00627769">
        <w:rPr>
          <w:noProof w:val="0"/>
          <w:rPrChange w:id="19" w:author="Ericsson User v0" w:date="2020-10-02T13:49:00Z">
            <w:rPr>
              <w:color w:val="FF0000"/>
            </w:rPr>
          </w:rPrChange>
        </w:rPr>
        <w:tab/>
      </w:r>
      <w:r w:rsidRPr="00627769">
        <w:rPr>
          <w:noProof w:val="0"/>
          <w:rPrChange w:id="20" w:author="Ericsson User v0" w:date="2020-10-02T13:49:00Z">
            <w:rPr>
              <w:color w:val="FF0000"/>
            </w:rPr>
          </w:rPrChange>
        </w:rPr>
        <w:tab/>
        <w:t>(410),</w:t>
      </w:r>
    </w:p>
    <w:p w14:paraId="106AD6A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6DBA7F8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6BACE8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79220A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BFC94E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3E9CFD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BD653A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854EA0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CA270F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ED3D77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FFEE60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0CC3C1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6292C9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4A19E70" w14:textId="77777777" w:rsidR="00627769" w:rsidRDefault="00627769" w:rsidP="0062776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747FE09" w14:textId="77777777" w:rsidR="00627769" w:rsidRDefault="00627769" w:rsidP="0062776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E986D2" w14:textId="77777777" w:rsidR="00627769" w:rsidRDefault="00627769" w:rsidP="00627769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CE6012D" w14:textId="77777777" w:rsidR="00627769" w:rsidRDefault="00627769" w:rsidP="0062776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EC801DA" w14:textId="77777777" w:rsidR="00627769" w:rsidRDefault="00627769" w:rsidP="0062776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9FBCE41" w14:textId="77777777" w:rsidR="00627769" w:rsidRDefault="00627769" w:rsidP="00627769">
      <w:pPr>
        <w:pStyle w:val="PL"/>
        <w:rPr>
          <w:noProof w:val="0"/>
        </w:rPr>
      </w:pPr>
    </w:p>
    <w:p w14:paraId="5C24671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B9377C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367F83E" w14:textId="77777777" w:rsidR="00627769" w:rsidRDefault="00627769" w:rsidP="00627769">
      <w:pPr>
        <w:pStyle w:val="PL"/>
        <w:rPr>
          <w:noProof w:val="0"/>
        </w:rPr>
      </w:pPr>
    </w:p>
    <w:p w14:paraId="26AB5DA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733D40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A5A425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B02B7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7F897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1FC92D90" w14:textId="77777777" w:rsidR="00627769" w:rsidRDefault="00627769" w:rsidP="00627769">
      <w:pPr>
        <w:pStyle w:val="PL"/>
        <w:rPr>
          <w:noProof w:val="0"/>
        </w:rPr>
      </w:pPr>
    </w:p>
    <w:p w14:paraId="03E5C1E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04CBD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B1DC12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F87A92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71B2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EE1ACB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C801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EBBADE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10A66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703A8C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26FEB4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AA314E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66E97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186A5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3B4E7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E3116E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C49810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AE7B7D8" w14:textId="77777777" w:rsidR="00627769" w:rsidRDefault="00627769" w:rsidP="00627769">
      <w:pPr>
        <w:pStyle w:val="PL"/>
        <w:rPr>
          <w:noProof w:val="0"/>
          <w:lang w:val="it-IT"/>
        </w:rPr>
      </w:pPr>
    </w:p>
    <w:p w14:paraId="1684AC4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7AD17B8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517CC7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F2012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23466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714FD1D3" w14:textId="77777777" w:rsidR="00627769" w:rsidRDefault="00627769" w:rsidP="00627769">
      <w:pPr>
        <w:pStyle w:val="PL"/>
        <w:rPr>
          <w:lang w:eastAsia="zh-CN"/>
        </w:rPr>
      </w:pPr>
    </w:p>
    <w:p w14:paraId="1E317CB9" w14:textId="77777777" w:rsidR="00627769" w:rsidRDefault="00627769" w:rsidP="00627769">
      <w:pPr>
        <w:pStyle w:val="PL"/>
        <w:rPr>
          <w:noProof w:val="0"/>
          <w:lang w:val="it-IT"/>
        </w:rPr>
      </w:pPr>
    </w:p>
    <w:p w14:paraId="6B8A7C6D" w14:textId="77777777" w:rsidR="00627769" w:rsidRDefault="00627769" w:rsidP="00627769">
      <w:pPr>
        <w:pStyle w:val="PL"/>
        <w:rPr>
          <w:noProof w:val="0"/>
        </w:rPr>
      </w:pPr>
    </w:p>
    <w:p w14:paraId="3AD45CC8" w14:textId="77777777" w:rsidR="00627769" w:rsidRPr="00A40EA4" w:rsidRDefault="00627769" w:rsidP="00627769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FF82FCE" w14:textId="77777777" w:rsidR="00627769" w:rsidRPr="00A40EA4" w:rsidRDefault="00627769" w:rsidP="00627769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F4EF927" w14:textId="77777777" w:rsidR="00627769" w:rsidRPr="00A40EA4" w:rsidRDefault="00627769" w:rsidP="00627769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3B94F2B" w14:textId="77777777" w:rsidR="00627769" w:rsidRPr="00A40EA4" w:rsidRDefault="00627769" w:rsidP="00627769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371F0428" w14:textId="77777777" w:rsidR="00627769" w:rsidRPr="00A40EA4" w:rsidRDefault="00627769" w:rsidP="00627769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BEF3CB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63F8E53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E7E3350" w14:textId="77777777" w:rsidR="00627769" w:rsidRDefault="00627769" w:rsidP="00627769">
      <w:pPr>
        <w:pStyle w:val="PL"/>
        <w:rPr>
          <w:noProof w:val="0"/>
        </w:rPr>
      </w:pPr>
    </w:p>
    <w:p w14:paraId="2A837714" w14:textId="77777777" w:rsidR="00627769" w:rsidRPr="002C5DEF" w:rsidRDefault="00627769" w:rsidP="00627769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07C0D2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210CD8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A8CD3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6954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296F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AA48FFF" w14:textId="77777777" w:rsidR="00627769" w:rsidRDefault="00627769" w:rsidP="00627769">
      <w:pPr>
        <w:pStyle w:val="PL"/>
        <w:rPr>
          <w:noProof w:val="0"/>
        </w:rPr>
      </w:pPr>
    </w:p>
    <w:p w14:paraId="16351CF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EA4851A" w14:textId="77777777" w:rsidR="00627769" w:rsidRDefault="00627769" w:rsidP="00627769">
      <w:pPr>
        <w:pStyle w:val="PL"/>
        <w:rPr>
          <w:noProof w:val="0"/>
        </w:rPr>
      </w:pPr>
    </w:p>
    <w:p w14:paraId="5892DC5C" w14:textId="77777777" w:rsidR="00627769" w:rsidRDefault="00627769" w:rsidP="00627769">
      <w:pPr>
        <w:pStyle w:val="PL"/>
        <w:rPr>
          <w:noProof w:val="0"/>
        </w:rPr>
      </w:pPr>
    </w:p>
    <w:p w14:paraId="151C8BD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032C94F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05B788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02AF69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429D6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59E3CA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288EB3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9B3968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9A3CB0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BB0DF00" w14:textId="77777777" w:rsidR="00627769" w:rsidRDefault="00627769" w:rsidP="00627769">
      <w:pPr>
        <w:pStyle w:val="PL"/>
        <w:rPr>
          <w:noProof w:val="0"/>
        </w:rPr>
      </w:pPr>
      <w:bookmarkStart w:id="21" w:name="_Hlk49498400"/>
    </w:p>
    <w:p w14:paraId="2B67EED3" w14:textId="77777777" w:rsidR="00627769" w:rsidRDefault="00627769" w:rsidP="00627769">
      <w:pPr>
        <w:pStyle w:val="PL"/>
        <w:rPr>
          <w:noProof w:val="0"/>
        </w:rPr>
      </w:pPr>
    </w:p>
    <w:p w14:paraId="4D41D6BD" w14:textId="77777777" w:rsidR="00627769" w:rsidRDefault="00627769" w:rsidP="00627769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71D7F27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47CB47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F2403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3B2059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3F8D6E5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2FCDC197" w14:textId="77777777" w:rsidR="00627769" w:rsidRDefault="00627769" w:rsidP="00627769">
      <w:pPr>
        <w:pStyle w:val="PL"/>
        <w:rPr>
          <w:noProof w:val="0"/>
        </w:rPr>
      </w:pPr>
    </w:p>
    <w:bookmarkEnd w:id="21"/>
    <w:p w14:paraId="03887F1F" w14:textId="77777777" w:rsidR="00627769" w:rsidRDefault="00627769" w:rsidP="00627769">
      <w:pPr>
        <w:pStyle w:val="PL"/>
        <w:rPr>
          <w:noProof w:val="0"/>
        </w:rPr>
      </w:pPr>
    </w:p>
    <w:p w14:paraId="268183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A8657E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44A7F9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90CD3FC" w14:textId="77777777" w:rsidR="00627769" w:rsidRDefault="00627769" w:rsidP="00627769">
      <w:pPr>
        <w:pStyle w:val="PL"/>
        <w:rPr>
          <w:noProof w:val="0"/>
        </w:rPr>
      </w:pPr>
    </w:p>
    <w:p w14:paraId="7C2D637A" w14:textId="77777777" w:rsidR="00627769" w:rsidRDefault="00627769" w:rsidP="00627769">
      <w:pPr>
        <w:pStyle w:val="PL"/>
        <w:rPr>
          <w:noProof w:val="0"/>
        </w:rPr>
      </w:pPr>
    </w:p>
    <w:p w14:paraId="744E461D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9E4BE0B" w14:textId="77777777" w:rsidR="00627769" w:rsidRDefault="00627769" w:rsidP="00627769">
      <w:pPr>
        <w:pStyle w:val="PL"/>
        <w:rPr>
          <w:noProof w:val="0"/>
        </w:rPr>
      </w:pPr>
    </w:p>
    <w:p w14:paraId="575BA168" w14:textId="77777777" w:rsidR="00627769" w:rsidRDefault="00627769" w:rsidP="00627769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14C04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C64B789" w14:textId="77777777" w:rsidR="00627769" w:rsidRPr="00452B63" w:rsidRDefault="00627769" w:rsidP="00627769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0EE1BD7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52D5426" w14:textId="77777777" w:rsidR="00627769" w:rsidRDefault="00627769" w:rsidP="00627769">
      <w:pPr>
        <w:pStyle w:val="PL"/>
        <w:rPr>
          <w:noProof w:val="0"/>
        </w:rPr>
      </w:pPr>
    </w:p>
    <w:p w14:paraId="3701DCD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D82164B" w14:textId="77777777" w:rsidR="00627769" w:rsidRDefault="00627769" w:rsidP="00627769">
      <w:pPr>
        <w:pStyle w:val="PL"/>
        <w:rPr>
          <w:noProof w:val="0"/>
        </w:rPr>
      </w:pPr>
    </w:p>
    <w:p w14:paraId="629E348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A530858" w14:textId="77777777" w:rsidR="00627769" w:rsidRDefault="00627769" w:rsidP="00627769">
      <w:pPr>
        <w:pStyle w:val="PL"/>
        <w:rPr>
          <w:noProof w:val="0"/>
        </w:rPr>
      </w:pPr>
    </w:p>
    <w:p w14:paraId="0E74133B" w14:textId="77777777" w:rsidR="00627769" w:rsidRDefault="00627769" w:rsidP="00627769">
      <w:pPr>
        <w:pStyle w:val="PL"/>
        <w:rPr>
          <w:noProof w:val="0"/>
        </w:rPr>
      </w:pPr>
    </w:p>
    <w:p w14:paraId="16126A32" w14:textId="77777777" w:rsidR="00627769" w:rsidRDefault="00627769" w:rsidP="00627769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B80B6A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3EB671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8DE384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02165FC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C527A38" w14:textId="77777777" w:rsidR="00627769" w:rsidRDefault="00627769" w:rsidP="00627769">
      <w:pPr>
        <w:pStyle w:val="PL"/>
        <w:rPr>
          <w:noProof w:val="0"/>
        </w:rPr>
      </w:pPr>
    </w:p>
    <w:p w14:paraId="132791FC" w14:textId="77777777" w:rsidR="00627769" w:rsidRDefault="00627769" w:rsidP="00627769">
      <w:pPr>
        <w:pStyle w:val="PL"/>
        <w:rPr>
          <w:noProof w:val="0"/>
        </w:rPr>
      </w:pPr>
    </w:p>
    <w:p w14:paraId="701829A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A02622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787C497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531AFEC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4DADA429" w14:textId="77777777" w:rsidR="00627769" w:rsidRDefault="00627769" w:rsidP="00627769">
      <w:pPr>
        <w:pStyle w:val="PL"/>
        <w:rPr>
          <w:noProof w:val="0"/>
        </w:rPr>
      </w:pPr>
    </w:p>
    <w:p w14:paraId="197FA0BF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0468FC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3E06E80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008F3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282102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2B3BC8F" w14:textId="77777777" w:rsidR="00627769" w:rsidRDefault="00627769" w:rsidP="00627769">
      <w:pPr>
        <w:pStyle w:val="PL"/>
        <w:rPr>
          <w:noProof w:val="0"/>
        </w:rPr>
      </w:pPr>
    </w:p>
    <w:p w14:paraId="4455799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256B53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C9309C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E9BFE0" w14:textId="77777777" w:rsidR="00627769" w:rsidRDefault="00627769" w:rsidP="00627769">
      <w:pPr>
        <w:pStyle w:val="PL"/>
        <w:rPr>
          <w:noProof w:val="0"/>
        </w:rPr>
      </w:pPr>
    </w:p>
    <w:p w14:paraId="5572C5E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1ED40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4CB8273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FC4742B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EA968A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4203F5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4298A7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8B2167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314397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9ED04C3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4DC7CB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9A9441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DA5BE09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A782208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DBE60AC" w14:textId="77777777" w:rsidR="00627769" w:rsidRPr="0009176B" w:rsidRDefault="00627769" w:rsidP="00627769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B8FA98A" w14:textId="77777777" w:rsidR="00627769" w:rsidRPr="0009176B" w:rsidRDefault="00627769" w:rsidP="00627769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2167BAC6" w14:textId="77777777" w:rsidR="00627769" w:rsidRPr="0009176B" w:rsidRDefault="00627769" w:rsidP="00627769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2374F4C7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58DF4EA2" w14:textId="77777777" w:rsidR="00627769" w:rsidRDefault="00627769" w:rsidP="00627769">
      <w:pPr>
        <w:pStyle w:val="PL"/>
        <w:rPr>
          <w:noProof w:val="0"/>
        </w:rPr>
      </w:pPr>
    </w:p>
    <w:p w14:paraId="09D87C9D" w14:textId="77777777" w:rsidR="00627769" w:rsidRDefault="00627769" w:rsidP="00627769">
      <w:pPr>
        <w:pStyle w:val="PL"/>
        <w:rPr>
          <w:noProof w:val="0"/>
        </w:rPr>
      </w:pPr>
    </w:p>
    <w:p w14:paraId="51314BC1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6B34183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19513" w14:textId="77777777" w:rsidR="00627769" w:rsidRPr="005846D8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1410E26E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--</w:t>
      </w:r>
    </w:p>
    <w:p w14:paraId="66CB5858" w14:textId="77777777" w:rsidR="00627769" w:rsidRDefault="00627769" w:rsidP="00627769">
      <w:pPr>
        <w:pStyle w:val="PL"/>
        <w:rPr>
          <w:noProof w:val="0"/>
        </w:rPr>
      </w:pPr>
    </w:p>
    <w:p w14:paraId="220925A0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5360D" w14:textId="77777777" w:rsidR="00627769" w:rsidRPr="00E21481" w:rsidRDefault="00627769" w:rsidP="00627769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1278324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DEBD90" w14:textId="77777777" w:rsidR="00627769" w:rsidRDefault="00627769" w:rsidP="00627769">
      <w:pPr>
        <w:pStyle w:val="PL"/>
        <w:rPr>
          <w:noProof w:val="0"/>
        </w:rPr>
      </w:pPr>
    </w:p>
    <w:p w14:paraId="731B3412" w14:textId="77777777" w:rsidR="00627769" w:rsidRDefault="00627769" w:rsidP="00627769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5A99E6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{</w:t>
      </w:r>
    </w:p>
    <w:p w14:paraId="072DFB95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93EDA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8CDBC2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}</w:t>
      </w:r>
    </w:p>
    <w:p w14:paraId="07D75B8D" w14:textId="77777777" w:rsidR="00627769" w:rsidRDefault="00627769" w:rsidP="00627769">
      <w:pPr>
        <w:pStyle w:val="PL"/>
        <w:rPr>
          <w:noProof w:val="0"/>
        </w:rPr>
      </w:pPr>
    </w:p>
    <w:p w14:paraId="6BDFDAEE" w14:textId="77777777" w:rsidR="00627769" w:rsidRDefault="00627769" w:rsidP="00627769">
      <w:pPr>
        <w:pStyle w:val="PL"/>
        <w:rPr>
          <w:noProof w:val="0"/>
        </w:rPr>
      </w:pPr>
    </w:p>
    <w:p w14:paraId="05DECAD6" w14:textId="77777777" w:rsidR="00627769" w:rsidRDefault="00627769" w:rsidP="00627769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990D0" w14:textId="77777777" w:rsidR="00A80109" w:rsidRDefault="00A80109">
      <w:r>
        <w:separator/>
      </w:r>
    </w:p>
  </w:endnote>
  <w:endnote w:type="continuationSeparator" w:id="0">
    <w:p w14:paraId="1CEB3BF5" w14:textId="77777777" w:rsidR="00A80109" w:rsidRDefault="00A8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6D951" w14:textId="77777777" w:rsidR="00A80109" w:rsidRDefault="00A80109">
      <w:r>
        <w:separator/>
      </w:r>
    </w:p>
  </w:footnote>
  <w:footnote w:type="continuationSeparator" w:id="0">
    <w:p w14:paraId="04ACB132" w14:textId="77777777" w:rsidR="00A80109" w:rsidRDefault="00A80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25EB"/>
    <w:rsid w:val="00547111"/>
    <w:rsid w:val="00592D74"/>
    <w:rsid w:val="005B5671"/>
    <w:rsid w:val="005E2C44"/>
    <w:rsid w:val="005F255C"/>
    <w:rsid w:val="005F2FC3"/>
    <w:rsid w:val="00621188"/>
    <w:rsid w:val="006257ED"/>
    <w:rsid w:val="00627769"/>
    <w:rsid w:val="0066792B"/>
    <w:rsid w:val="00695808"/>
    <w:rsid w:val="006B46FB"/>
    <w:rsid w:val="006C0B3B"/>
    <w:rsid w:val="006E21FB"/>
    <w:rsid w:val="00750695"/>
    <w:rsid w:val="00766817"/>
    <w:rsid w:val="00792342"/>
    <w:rsid w:val="007977A8"/>
    <w:rsid w:val="007B512A"/>
    <w:rsid w:val="007C2097"/>
    <w:rsid w:val="007D6A07"/>
    <w:rsid w:val="007F0C5B"/>
    <w:rsid w:val="007F7259"/>
    <w:rsid w:val="00803786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109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CF136C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277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277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77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77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7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77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77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77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77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77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2776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2776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6277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2776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6277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277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2776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277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2776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2776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2776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62776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62776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62776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2776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627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2776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 Car Car4"/>
    <w:rsid w:val="0062776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27769"/>
    <w:rPr>
      <w:rFonts w:ascii="Arial" w:hAnsi="Arial"/>
      <w:sz w:val="32"/>
      <w:lang w:val="en-GB" w:eastAsia="en-US" w:bidi="ar-SA"/>
    </w:rPr>
  </w:style>
  <w:style w:type="character" w:customStyle="1" w:styleId="CarCar3">
    <w:name w:val=" Car Car3"/>
    <w:rsid w:val="00627769"/>
    <w:rPr>
      <w:rFonts w:ascii="Arial" w:hAnsi="Arial"/>
      <w:sz w:val="28"/>
      <w:lang w:val="en-GB" w:eastAsia="en-US" w:bidi="ar-SA"/>
    </w:rPr>
  </w:style>
  <w:style w:type="character" w:customStyle="1" w:styleId="CarCar2">
    <w:name w:val=" Car Car2"/>
    <w:rsid w:val="00627769"/>
    <w:rPr>
      <w:rFonts w:ascii="Arial" w:hAnsi="Arial"/>
      <w:sz w:val="24"/>
      <w:lang w:val="en-GB" w:eastAsia="en-US" w:bidi="ar-SA"/>
    </w:rPr>
  </w:style>
  <w:style w:type="character" w:customStyle="1" w:styleId="CarCar1">
    <w:name w:val=" Car Car1"/>
    <w:rsid w:val="0062776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27769"/>
    <w:rPr>
      <w:rFonts w:ascii="Arial" w:hAnsi="Arial"/>
      <w:sz w:val="22"/>
      <w:lang w:val="en-GB" w:eastAsia="en-US" w:bidi="ar-SA"/>
    </w:rPr>
  </w:style>
  <w:style w:type="character" w:customStyle="1" w:styleId="CarCar">
    <w:name w:val=" Car Car"/>
    <w:basedOn w:val="H6Car"/>
    <w:rsid w:val="00627769"/>
    <w:rPr>
      <w:rFonts w:ascii="Arial" w:hAnsi="Arial"/>
      <w:sz w:val="22"/>
      <w:lang w:val="en-GB" w:eastAsia="en-US" w:bidi="ar-SA"/>
    </w:rPr>
  </w:style>
  <w:style w:type="paragraph" w:customStyle="1" w:styleId="ZchnZchn1CarCar">
    <w:name w:val=" Zchn Zchn1 Car Car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 Car Car Zchn Zchn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 Char Char Car Car"/>
    <w:semiHidden/>
    <w:rsid w:val="0062776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2776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27769"/>
    <w:rPr>
      <w:rFonts w:ascii="Arial" w:hAnsi="Arial"/>
      <w:sz w:val="18"/>
      <w:lang w:val="en-GB" w:eastAsia="en-US"/>
    </w:rPr>
  </w:style>
  <w:style w:type="paragraph" w:customStyle="1" w:styleId="ZchnZchn">
    <w:name w:val=" Zchn Zchn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 Zchn Zchn Char Char"/>
    <w:basedOn w:val="Normal"/>
    <w:semiHidden/>
    <w:rsid w:val="0062776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62776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2776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277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77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77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2776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277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776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277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27769"/>
  </w:style>
  <w:style w:type="character" w:customStyle="1" w:styleId="EXChar">
    <w:name w:val="EX Char"/>
    <w:rsid w:val="00627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54E0A-49FD-46C4-A33C-F10C92CC84FA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3598E-B05F-4B82-BF5F-ADD4BA0B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18</Pages>
  <Words>4824</Words>
  <Characters>27501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24</cp:revision>
  <cp:lastPrinted>1899-12-31T23:00:00Z</cp:lastPrinted>
  <dcterms:created xsi:type="dcterms:W3CDTF">2019-09-26T14:15:00Z</dcterms:created>
  <dcterms:modified xsi:type="dcterms:W3CDTF">2020-10-02T11:50:00Z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